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B82D" w14:textId="615E44C2" w:rsidR="00BD604D" w:rsidRPr="00B84B4A" w:rsidRDefault="00BD604D" w:rsidP="00BD604D">
      <w:pPr>
        <w:pStyle w:val="TitelArbeitsblatt"/>
        <w:rPr>
          <w:sz w:val="36"/>
          <w:szCs w:val="36"/>
        </w:rPr>
      </w:pPr>
      <w:proofErr w:type="spellStart"/>
      <w:r w:rsidRPr="00B84B4A">
        <w:rPr>
          <w:sz w:val="36"/>
          <w:szCs w:val="36"/>
        </w:rPr>
        <w:t>Tierquiz</w:t>
      </w:r>
      <w:proofErr w:type="spellEnd"/>
    </w:p>
    <w:p w14:paraId="35EC6FBD" w14:textId="7D769623" w:rsidR="00BD604D" w:rsidRPr="00BD604D" w:rsidRDefault="00BD604D" w:rsidP="00BD604D">
      <w:pPr>
        <w:pStyle w:val="Listenabsatz"/>
        <w:numPr>
          <w:ilvl w:val="0"/>
          <w:numId w:val="1"/>
        </w:numPr>
        <w:snapToGrid w:val="0"/>
        <w:spacing w:after="240"/>
        <w:ind w:left="357" w:hanging="357"/>
        <w:contextualSpacing w:val="0"/>
      </w:pPr>
      <w:r>
        <w:t>Welche Tiere können fliegen?</w:t>
      </w:r>
      <w:r>
        <w:br/>
      </w:r>
      <w:r w:rsidR="002F37B2" w:rsidRPr="002F37B2">
        <w:rPr>
          <w:b/>
          <w:bCs/>
        </w:rPr>
        <w:t>W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Fliegen  </w:t>
      </w:r>
      <w:r w:rsidR="002F37B2">
        <w:t xml:space="preserve"> </w:t>
      </w:r>
      <w:r w:rsidRPr="00BD604D">
        <w:t xml:space="preserve"> </w:t>
      </w:r>
      <w:r w:rsidR="002F37B2">
        <w:t xml:space="preserve"> </w:t>
      </w:r>
      <w:r w:rsidRPr="00BD604D">
        <w:t xml:space="preserve"> </w:t>
      </w:r>
      <w:r w:rsidR="002F37B2" w:rsidRPr="002F37B2">
        <w:rPr>
          <w:b/>
          <w:bCs/>
        </w:rPr>
        <w:t>A</w:t>
      </w:r>
      <w:r w:rsidRPr="00BD604D">
        <w:rPr>
          <w:rFonts w:ascii="Segoe UI Symbol" w:hAnsi="Segoe UI Symbol"/>
        </w:rPr>
        <w:t xml:space="preserve">☐ </w:t>
      </w:r>
      <w:r w:rsidRPr="00BD604D">
        <w:t>Pinguine</w:t>
      </w:r>
      <w:r w:rsidR="002F37B2">
        <w:t xml:space="preserve">  </w:t>
      </w:r>
      <w:r w:rsidRPr="00BD604D">
        <w:t xml:space="preserve">    </w:t>
      </w:r>
      <w:r w:rsidR="002F37B2" w:rsidRPr="002F37B2">
        <w:rPr>
          <w:b/>
          <w:bCs/>
        </w:rPr>
        <w:t>I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Vögel  </w:t>
      </w:r>
      <w:r w:rsidR="002F37B2">
        <w:t xml:space="preserve">  </w:t>
      </w:r>
      <w:r w:rsidRPr="00BD604D">
        <w:t xml:space="preserve">  </w:t>
      </w:r>
      <w:r w:rsidR="002F37B2" w:rsidRPr="002F37B2">
        <w:rPr>
          <w:b/>
          <w:bCs/>
        </w:rPr>
        <w:t>R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Enten  </w:t>
      </w:r>
      <w:r w:rsidR="002F37B2">
        <w:t xml:space="preserve">  </w:t>
      </w:r>
      <w:r w:rsidRPr="00BD604D">
        <w:t xml:space="preserve">  </w:t>
      </w:r>
      <w:r w:rsidR="002F37B2" w:rsidRPr="002F37B2">
        <w:rPr>
          <w:b/>
          <w:bCs/>
        </w:rPr>
        <w:t>S</w:t>
      </w:r>
      <w:r w:rsidRPr="00BD604D">
        <w:rPr>
          <w:rFonts w:ascii="Segoe UI Symbol" w:hAnsi="Segoe UI Symbol"/>
        </w:rPr>
        <w:t xml:space="preserve">☐ </w:t>
      </w:r>
      <w:r w:rsidRPr="00BD604D">
        <w:t>Schweine</w:t>
      </w:r>
    </w:p>
    <w:p w14:paraId="4A8773E3" w14:textId="7D82FCBA" w:rsidR="00BD604D" w:rsidRPr="00BD604D" w:rsidRDefault="00BD604D" w:rsidP="00BD604D">
      <w:pPr>
        <w:pStyle w:val="Listenabsatz"/>
        <w:numPr>
          <w:ilvl w:val="0"/>
          <w:numId w:val="1"/>
        </w:numPr>
        <w:snapToGrid w:val="0"/>
        <w:spacing w:after="240"/>
        <w:ind w:left="357" w:hanging="357"/>
        <w:contextualSpacing w:val="0"/>
      </w:pPr>
      <w:r w:rsidRPr="00BD604D">
        <w:rPr>
          <w:noProof/>
        </w:rPr>
        <w:drawing>
          <wp:anchor distT="0" distB="0" distL="114300" distR="114300" simplePos="0" relativeHeight="251677184" behindDoc="0" locked="0" layoutInCell="1" allowOverlap="1" wp14:anchorId="4FF0E9FA" wp14:editId="6510EF43">
            <wp:simplePos x="0" y="0"/>
            <wp:positionH relativeFrom="column">
              <wp:posOffset>5071483</wp:posOffset>
            </wp:positionH>
            <wp:positionV relativeFrom="paragraph">
              <wp:posOffset>5080</wp:posOffset>
            </wp:positionV>
            <wp:extent cx="722243" cy="722243"/>
            <wp:effectExtent l="0" t="0" r="1905" b="1905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2243" cy="7222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D604D">
        <w:t>Welche Tiere sind Haustiere?</w:t>
      </w:r>
      <w:r w:rsidRPr="00BD604D">
        <w:br/>
      </w:r>
      <w:r w:rsidR="002F37B2" w:rsidRPr="002F37B2">
        <w:rPr>
          <w:b/>
          <w:bCs/>
        </w:rPr>
        <w:t>S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Katzen  </w:t>
      </w:r>
      <w:r w:rsidR="002F37B2">
        <w:t xml:space="preserve"> </w:t>
      </w:r>
      <w:r w:rsidRPr="00BD604D">
        <w:t xml:space="preserve">  </w:t>
      </w:r>
      <w:r w:rsidR="002F37B2">
        <w:t xml:space="preserve"> </w:t>
      </w:r>
      <w:r w:rsidR="002F37B2">
        <w:rPr>
          <w:b/>
          <w:bCs/>
        </w:rPr>
        <w:t>E</w:t>
      </w:r>
      <w:r w:rsidRPr="00BD604D">
        <w:rPr>
          <w:rFonts w:ascii="Segoe UI Symbol" w:hAnsi="Segoe UI Symbol"/>
        </w:rPr>
        <w:t>☐</w:t>
      </w:r>
      <w:r w:rsidRPr="00BD604D">
        <w:t xml:space="preserve"> Eisbären  </w:t>
      </w:r>
      <w:r w:rsidR="002F37B2">
        <w:t xml:space="preserve">  </w:t>
      </w:r>
      <w:r w:rsidRPr="00BD604D">
        <w:t xml:space="preserve">  </w:t>
      </w:r>
      <w:r w:rsidR="002F37B2">
        <w:rPr>
          <w:b/>
          <w:bCs/>
        </w:rPr>
        <w:t>I</w:t>
      </w:r>
      <w:r w:rsidRPr="00BD604D">
        <w:rPr>
          <w:rFonts w:ascii="Segoe UI Symbol" w:hAnsi="Segoe UI Symbol"/>
        </w:rPr>
        <w:t>☐</w:t>
      </w:r>
      <w:r w:rsidRPr="00BD604D">
        <w:t xml:space="preserve"> Hunde </w:t>
      </w:r>
      <w:r w:rsidR="002F37B2">
        <w:t xml:space="preserve"> </w:t>
      </w:r>
      <w:r w:rsidRPr="00BD604D">
        <w:t xml:space="preserve"> </w:t>
      </w:r>
      <w:r w:rsidR="002F37B2">
        <w:t xml:space="preserve"> </w:t>
      </w:r>
      <w:r w:rsidRPr="00BD604D">
        <w:t xml:space="preserve">  </w:t>
      </w:r>
      <w:r w:rsidR="002F37B2">
        <w:rPr>
          <w:b/>
          <w:bCs/>
        </w:rPr>
        <w:t>N</w:t>
      </w:r>
      <w:r w:rsidRPr="00BD604D">
        <w:rPr>
          <w:rFonts w:ascii="Segoe UI Symbol" w:hAnsi="Segoe UI Symbol"/>
        </w:rPr>
        <w:t>☐</w:t>
      </w:r>
      <w:r w:rsidRPr="00BD604D">
        <w:t xml:space="preserve"> Meerschweinchen </w:t>
      </w:r>
    </w:p>
    <w:p w14:paraId="49759738" w14:textId="55B7DC58" w:rsidR="00BD604D" w:rsidRPr="00BD604D" w:rsidRDefault="00BD604D" w:rsidP="00BD604D">
      <w:pPr>
        <w:pStyle w:val="Listenabsatz"/>
        <w:numPr>
          <w:ilvl w:val="0"/>
          <w:numId w:val="1"/>
        </w:numPr>
        <w:snapToGrid w:val="0"/>
        <w:spacing w:after="240"/>
        <w:ind w:left="357" w:hanging="357"/>
        <w:contextualSpacing w:val="0"/>
      </w:pPr>
      <w:r w:rsidRPr="00BD604D">
        <w:t>Wo leben Papageien?</w:t>
      </w:r>
      <w:r w:rsidRPr="00BD604D">
        <w:br/>
      </w:r>
      <w:r w:rsidR="002F37B2">
        <w:rPr>
          <w:b/>
          <w:bCs/>
        </w:rPr>
        <w:t>D</w:t>
      </w:r>
      <w:r w:rsidRPr="00BD604D">
        <w:rPr>
          <w:rFonts w:ascii="Segoe UI Symbol" w:hAnsi="Segoe UI Symbol"/>
        </w:rPr>
        <w:t>☐</w:t>
      </w:r>
      <w:r w:rsidRPr="00BD604D">
        <w:t xml:space="preserve"> in Australien    </w:t>
      </w:r>
      <w:r w:rsidR="002F37B2">
        <w:rPr>
          <w:b/>
          <w:bCs/>
        </w:rPr>
        <w:t>O</w:t>
      </w:r>
      <w:r w:rsidRPr="00BD604D">
        <w:rPr>
          <w:rFonts w:ascii="Segoe UI Symbol" w:hAnsi="Segoe UI Symbol"/>
        </w:rPr>
        <w:t>☐</w:t>
      </w:r>
      <w:r w:rsidRPr="00BD604D">
        <w:t xml:space="preserve"> in Europa    </w:t>
      </w:r>
      <w:r w:rsidR="002F37B2">
        <w:rPr>
          <w:b/>
          <w:bCs/>
        </w:rPr>
        <w:t>A</w:t>
      </w:r>
      <w:r w:rsidRPr="00BD604D">
        <w:rPr>
          <w:rFonts w:ascii="Segoe UI Symbol" w:hAnsi="Segoe UI Symbol"/>
        </w:rPr>
        <w:t>☐</w:t>
      </w:r>
      <w:r w:rsidRPr="00BD604D">
        <w:t xml:space="preserve"> in Afrika    </w:t>
      </w:r>
      <w:r w:rsidR="002F37B2">
        <w:rPr>
          <w:b/>
          <w:bCs/>
        </w:rPr>
        <w:t>L</w:t>
      </w:r>
      <w:r w:rsidRPr="00BD604D">
        <w:rPr>
          <w:rFonts w:ascii="Segoe UI Symbol" w:hAnsi="Segoe UI Symbol"/>
        </w:rPr>
        <w:t>☐</w:t>
      </w:r>
      <w:r w:rsidRPr="00BD604D">
        <w:t xml:space="preserve"> in Asien    </w:t>
      </w:r>
      <w:r w:rsidR="002F37B2">
        <w:rPr>
          <w:b/>
          <w:bCs/>
        </w:rPr>
        <w:t>F</w:t>
      </w:r>
      <w:r w:rsidRPr="00BD604D">
        <w:rPr>
          <w:rFonts w:ascii="Segoe UI Symbol" w:hAnsi="Segoe UI Symbol"/>
        </w:rPr>
        <w:t>☐</w:t>
      </w:r>
      <w:r w:rsidRPr="00BD604D">
        <w:t xml:space="preserve"> am Nordpol</w:t>
      </w:r>
    </w:p>
    <w:p w14:paraId="3F370B52" w14:textId="2A65A447" w:rsidR="00BD604D" w:rsidRPr="00BD604D" w:rsidRDefault="00BD604D" w:rsidP="00BD604D">
      <w:pPr>
        <w:pStyle w:val="Listenabsatz"/>
        <w:numPr>
          <w:ilvl w:val="0"/>
          <w:numId w:val="1"/>
        </w:numPr>
        <w:snapToGrid w:val="0"/>
        <w:spacing w:after="240"/>
        <w:ind w:left="357" w:hanging="357"/>
        <w:contextualSpacing w:val="0"/>
      </w:pPr>
      <w:r w:rsidRPr="00BD604D">
        <w:t xml:space="preserve">Wie viele Schlangenarten gibt es im Tessin?            </w:t>
      </w:r>
      <w:r w:rsidR="002F37B2">
        <w:rPr>
          <w:b/>
          <w:bCs/>
        </w:rPr>
        <w:t>L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7   </w:t>
      </w:r>
      <w:r w:rsidR="002F37B2">
        <w:t xml:space="preserve"> </w:t>
      </w:r>
      <w:r w:rsidRPr="00BD604D">
        <w:t xml:space="preserve"> </w:t>
      </w:r>
      <w:r w:rsidR="002F37B2">
        <w:t xml:space="preserve"> </w:t>
      </w:r>
      <w:r w:rsidRPr="00BD604D">
        <w:t xml:space="preserve"> </w:t>
      </w:r>
      <w:r w:rsidR="002F37B2">
        <w:rPr>
          <w:b/>
          <w:bCs/>
        </w:rPr>
        <w:t>Z</w:t>
      </w:r>
      <w:r w:rsidRPr="00BD604D">
        <w:rPr>
          <w:rFonts w:ascii="Segoe UI Symbol" w:hAnsi="Segoe UI Symbol"/>
        </w:rPr>
        <w:t>☐</w:t>
      </w:r>
      <w:r w:rsidRPr="00BD604D">
        <w:t xml:space="preserve"> 9   </w:t>
      </w:r>
      <w:r w:rsidR="002F37B2">
        <w:t xml:space="preserve">  </w:t>
      </w:r>
      <w:r w:rsidRPr="00BD604D">
        <w:t xml:space="preserve">  </w:t>
      </w:r>
      <w:r w:rsidR="002F37B2">
        <w:rPr>
          <w:b/>
          <w:bCs/>
        </w:rPr>
        <w:t>K</w:t>
      </w:r>
      <w:r w:rsidRPr="00BD604D">
        <w:rPr>
          <w:rFonts w:ascii="Segoe UI Symbol" w:hAnsi="Segoe UI Symbol"/>
        </w:rPr>
        <w:t>☐</w:t>
      </w:r>
      <w:r w:rsidRPr="00BD604D">
        <w:t xml:space="preserve"> 12</w:t>
      </w:r>
    </w:p>
    <w:p w14:paraId="3DBA29AC" w14:textId="57D434A4" w:rsidR="00BD604D" w:rsidRPr="00BD604D" w:rsidRDefault="002F37B2" w:rsidP="00BD604D">
      <w:pPr>
        <w:pStyle w:val="Listenabsatz"/>
        <w:numPr>
          <w:ilvl w:val="0"/>
          <w:numId w:val="1"/>
        </w:numPr>
        <w:snapToGrid w:val="0"/>
        <w:spacing w:after="240"/>
        <w:ind w:left="357" w:hanging="357"/>
        <w:contextualSpacing w:val="0"/>
      </w:pPr>
      <w:r>
        <w:rPr>
          <w:noProof/>
        </w:rPr>
        <w:drawing>
          <wp:anchor distT="0" distB="0" distL="114300" distR="114300" simplePos="0" relativeHeight="251688448" behindDoc="0" locked="0" layoutInCell="1" allowOverlap="1" wp14:anchorId="73121C3C" wp14:editId="1770195C">
            <wp:simplePos x="0" y="0"/>
            <wp:positionH relativeFrom="column">
              <wp:posOffset>5444042</wp:posOffset>
            </wp:positionH>
            <wp:positionV relativeFrom="paragraph">
              <wp:posOffset>22412</wp:posOffset>
            </wp:positionV>
            <wp:extent cx="1039862" cy="849854"/>
            <wp:effectExtent l="0" t="0" r="1905" b="1270"/>
            <wp:wrapNone/>
            <wp:docPr id="2045395611" name="Grafik 2" descr="Bauernhof Tiere, Bauernhof ClipArt, niedliche Tiere, Scheune, Obstbäume,  Huhn, persönliche &amp; kleine Unternehmen Nutzung. Transparenter Hintergrund -  Etsy Schwe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uernhof Tiere, Bauernhof ClipArt, niedliche Tiere, Scheune, Obstbäume,  Huhn, persönliche &amp; kleine Unternehmen Nutzung. Transparenter Hintergrund -  Etsy Schwei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889" cy="853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604D" w:rsidRPr="00BD604D">
        <w:t xml:space="preserve">Welche Tiere leben </w:t>
      </w:r>
      <w:r w:rsidR="00BD604D" w:rsidRPr="00BD604D">
        <w:rPr>
          <w:u w:val="single"/>
        </w:rPr>
        <w:t>nicht</w:t>
      </w:r>
      <w:r w:rsidR="00BD604D" w:rsidRPr="00BD604D">
        <w:t xml:space="preserve"> auf dem Bauernhof?</w:t>
      </w:r>
      <w:r w:rsidR="00BD604D" w:rsidRPr="00BD604D">
        <w:br/>
      </w:r>
      <w:r>
        <w:rPr>
          <w:b/>
          <w:bCs/>
        </w:rPr>
        <w:t>C</w:t>
      </w:r>
      <w:r w:rsidR="00BD604D" w:rsidRPr="00BD604D">
        <w:rPr>
          <w:rFonts w:ascii="Segoe UI Symbol" w:hAnsi="Segoe UI Symbol"/>
        </w:rPr>
        <w:t xml:space="preserve">☐ </w:t>
      </w:r>
      <w:r w:rsidR="00BD604D" w:rsidRPr="00BD604D">
        <w:t xml:space="preserve">Pferde    </w:t>
      </w:r>
      <w:r>
        <w:rPr>
          <w:b/>
          <w:bCs/>
        </w:rPr>
        <w:t>H</w:t>
      </w:r>
      <w:r w:rsidR="00BD604D" w:rsidRPr="00BD604D">
        <w:rPr>
          <w:rFonts w:ascii="Segoe UI Symbol" w:hAnsi="Segoe UI Symbol"/>
        </w:rPr>
        <w:t>☐</w:t>
      </w:r>
      <w:r w:rsidR="00BD604D" w:rsidRPr="00BD604D">
        <w:t xml:space="preserve"> Kühe    </w:t>
      </w:r>
      <w:r>
        <w:rPr>
          <w:b/>
          <w:bCs/>
        </w:rPr>
        <w:t>F</w:t>
      </w:r>
      <w:r w:rsidR="00BD604D" w:rsidRPr="00BD604D">
        <w:rPr>
          <w:rFonts w:ascii="Segoe UI Symbol" w:hAnsi="Segoe UI Symbol"/>
        </w:rPr>
        <w:t>☐</w:t>
      </w:r>
      <w:r w:rsidR="00BD604D" w:rsidRPr="00BD604D">
        <w:t xml:space="preserve"> Schweine    </w:t>
      </w:r>
      <w:r>
        <w:rPr>
          <w:b/>
          <w:bCs/>
        </w:rPr>
        <w:t>E</w:t>
      </w:r>
      <w:r w:rsidR="00BD604D" w:rsidRPr="00BD604D">
        <w:rPr>
          <w:rFonts w:ascii="Segoe UI Symbol" w:hAnsi="Segoe UI Symbol"/>
        </w:rPr>
        <w:t>☐</w:t>
      </w:r>
      <w:r w:rsidR="00BD604D" w:rsidRPr="00BD604D">
        <w:t xml:space="preserve"> Pandabären     </w:t>
      </w:r>
      <w:r>
        <w:rPr>
          <w:b/>
          <w:bCs/>
        </w:rPr>
        <w:t>V</w:t>
      </w:r>
      <w:r w:rsidR="00BD604D" w:rsidRPr="00BD604D">
        <w:rPr>
          <w:rFonts w:ascii="Segoe UI Symbol" w:hAnsi="Segoe UI Symbol"/>
        </w:rPr>
        <w:t xml:space="preserve">☐ </w:t>
      </w:r>
      <w:r w:rsidR="00BD604D" w:rsidRPr="00BD604D">
        <w:t xml:space="preserve">Hühner </w:t>
      </w:r>
    </w:p>
    <w:p w14:paraId="29DD8001" w14:textId="1AB3985A" w:rsidR="00BD604D" w:rsidRPr="00BD604D" w:rsidRDefault="00BD604D" w:rsidP="00BD604D">
      <w:pPr>
        <w:pStyle w:val="Listenabsatz"/>
        <w:numPr>
          <w:ilvl w:val="0"/>
          <w:numId w:val="1"/>
        </w:numPr>
        <w:snapToGrid w:val="0"/>
        <w:spacing w:after="240"/>
        <w:ind w:left="357" w:hanging="357"/>
        <w:contextualSpacing w:val="0"/>
      </w:pPr>
      <w:r w:rsidRPr="00BD604D">
        <w:t>Wie schwer sind Elefanten?</w:t>
      </w:r>
      <w:r w:rsidRPr="00BD604D">
        <w:br/>
      </w:r>
      <w:r w:rsidR="002F37B2">
        <w:rPr>
          <w:b/>
          <w:bCs/>
        </w:rPr>
        <w:t>T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ca. 600 kg   </w:t>
      </w:r>
      <w:r w:rsidR="002F37B2">
        <w:t xml:space="preserve"> </w:t>
      </w:r>
      <w:r w:rsidRPr="00BD604D">
        <w:t xml:space="preserve"> </w:t>
      </w:r>
      <w:r w:rsidR="002F37B2" w:rsidRPr="002F37B2">
        <w:rPr>
          <w:b/>
          <w:bCs/>
        </w:rPr>
        <w:t>S</w:t>
      </w:r>
      <w:r w:rsidRPr="00BD604D">
        <w:rPr>
          <w:rFonts w:ascii="Segoe UI Symbol" w:hAnsi="Segoe UI Symbol"/>
        </w:rPr>
        <w:t>☐</w:t>
      </w:r>
      <w:r w:rsidRPr="00BD604D">
        <w:t xml:space="preserve"> ca. 6‘000 kg   </w:t>
      </w:r>
      <w:r w:rsidR="002F37B2">
        <w:t xml:space="preserve"> </w:t>
      </w:r>
      <w:r w:rsidRPr="00BD604D">
        <w:t xml:space="preserve"> </w:t>
      </w:r>
      <w:r w:rsidR="002F37B2">
        <w:rPr>
          <w:b/>
          <w:bCs/>
        </w:rPr>
        <w:t>Y</w:t>
      </w:r>
      <w:r w:rsidRPr="00BD604D">
        <w:rPr>
          <w:rFonts w:ascii="Segoe UI Symbol" w:hAnsi="Segoe UI Symbol"/>
        </w:rPr>
        <w:t>☐</w:t>
      </w:r>
      <w:r w:rsidRPr="00BD604D">
        <w:t xml:space="preserve"> ca. 60‘000 kg</w:t>
      </w:r>
    </w:p>
    <w:p w14:paraId="31847C02" w14:textId="76E87009" w:rsidR="00BD604D" w:rsidRPr="00BD604D" w:rsidRDefault="00BD604D" w:rsidP="00BD604D">
      <w:pPr>
        <w:pStyle w:val="Listenabsatz"/>
        <w:numPr>
          <w:ilvl w:val="0"/>
          <w:numId w:val="1"/>
        </w:numPr>
        <w:snapToGrid w:val="0"/>
        <w:spacing w:after="240"/>
        <w:ind w:left="357" w:hanging="357"/>
        <w:contextualSpacing w:val="0"/>
      </w:pPr>
      <w:r w:rsidRPr="00BD604D">
        <w:rPr>
          <w:noProof/>
        </w:rPr>
        <w:drawing>
          <wp:anchor distT="0" distB="0" distL="114300" distR="114300" simplePos="0" relativeHeight="251680256" behindDoc="0" locked="0" layoutInCell="1" allowOverlap="1" wp14:anchorId="40D22D2D" wp14:editId="5A1BE1AD">
            <wp:simplePos x="0" y="0"/>
            <wp:positionH relativeFrom="column">
              <wp:posOffset>3582504</wp:posOffset>
            </wp:positionH>
            <wp:positionV relativeFrom="paragraph">
              <wp:posOffset>1270</wp:posOffset>
            </wp:positionV>
            <wp:extent cx="868017" cy="552220"/>
            <wp:effectExtent l="0" t="0" r="0" b="0"/>
            <wp:wrapNone/>
            <wp:docPr id="10" name="Grafik 10" descr="Ein Bild, das Diagramm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Diagramm enthält.&#10;&#10;Automatisch generierte Beschreibung"/>
                    <pic:cNvPicPr/>
                  </pic:nvPicPr>
                  <pic:blipFill rotWithShape="1">
                    <a:blip r:embed="rId9"/>
                    <a:srcRect l="4404" t="24219" r="10818" b="21835"/>
                    <a:stretch/>
                  </pic:blipFill>
                  <pic:spPr bwMode="auto">
                    <a:xfrm>
                      <a:off x="0" y="0"/>
                      <a:ext cx="868017" cy="552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D604D">
        <w:t>Wie alt können Riesen-Schildkröten werden?</w:t>
      </w:r>
      <w:r w:rsidRPr="00BD604D">
        <w:br/>
      </w:r>
      <w:r w:rsidR="002F37B2">
        <w:rPr>
          <w:b/>
          <w:bCs/>
        </w:rPr>
        <w:t>R</w:t>
      </w:r>
      <w:r w:rsidRPr="00BD604D">
        <w:rPr>
          <w:rFonts w:ascii="Segoe UI Symbol" w:hAnsi="Segoe UI Symbol"/>
        </w:rPr>
        <w:t>☐</w:t>
      </w:r>
      <w:r w:rsidRPr="00BD604D">
        <w:t xml:space="preserve"> bis 100 Jahre   </w:t>
      </w:r>
      <w:r w:rsidR="002F37B2">
        <w:t xml:space="preserve"> </w:t>
      </w:r>
      <w:r w:rsidRPr="00BD604D">
        <w:t xml:space="preserve"> </w:t>
      </w:r>
      <w:r w:rsidR="002F37B2">
        <w:rPr>
          <w:b/>
          <w:bCs/>
        </w:rPr>
        <w:t>U</w:t>
      </w:r>
      <w:r w:rsidRPr="00BD604D">
        <w:rPr>
          <w:rFonts w:ascii="Segoe UI Symbol" w:hAnsi="Segoe UI Symbol"/>
        </w:rPr>
        <w:t>☐</w:t>
      </w:r>
      <w:r w:rsidRPr="00BD604D">
        <w:t xml:space="preserve"> bis 200 Jahre</w:t>
      </w:r>
    </w:p>
    <w:p w14:paraId="429623CE" w14:textId="48D71BEC" w:rsidR="00BD604D" w:rsidRPr="00BD604D" w:rsidRDefault="00BD604D" w:rsidP="00BD604D">
      <w:pPr>
        <w:pStyle w:val="Listenabsatz"/>
        <w:numPr>
          <w:ilvl w:val="0"/>
          <w:numId w:val="1"/>
        </w:numPr>
        <w:snapToGrid w:val="0"/>
        <w:spacing w:after="240"/>
        <w:ind w:left="357" w:hanging="357"/>
        <w:contextualSpacing w:val="0"/>
      </w:pPr>
      <w:r w:rsidRPr="00BD604D">
        <w:t>Welche Tiere leben im Wasser?</w:t>
      </w:r>
      <w:r w:rsidRPr="00BD604D">
        <w:br/>
      </w:r>
      <w:r w:rsidR="002F37B2">
        <w:rPr>
          <w:b/>
          <w:bCs/>
        </w:rPr>
        <w:t>P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Fische   </w:t>
      </w:r>
      <w:r w:rsidR="002F37B2">
        <w:rPr>
          <w:b/>
          <w:bCs/>
        </w:rPr>
        <w:t>E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Krokodile   </w:t>
      </w:r>
      <w:r w:rsidR="002F37B2">
        <w:rPr>
          <w:b/>
          <w:bCs/>
        </w:rPr>
        <w:t>U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Mäuse   </w:t>
      </w:r>
      <w:r w:rsidR="002F37B2">
        <w:rPr>
          <w:b/>
          <w:bCs/>
        </w:rPr>
        <w:t>R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Schildkröten   </w:t>
      </w:r>
      <w:r w:rsidR="002F37B2">
        <w:rPr>
          <w:b/>
          <w:bCs/>
        </w:rPr>
        <w:t>K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Hunde   </w:t>
      </w:r>
      <w:r w:rsidR="002F37B2" w:rsidRPr="002F37B2">
        <w:rPr>
          <w:b/>
          <w:bCs/>
        </w:rPr>
        <w:t>S</w:t>
      </w:r>
      <w:r w:rsidRPr="00BD604D">
        <w:rPr>
          <w:rFonts w:ascii="Segoe UI Symbol" w:hAnsi="Segoe UI Symbol"/>
        </w:rPr>
        <w:t xml:space="preserve">☐ </w:t>
      </w:r>
      <w:r w:rsidRPr="00BD604D">
        <w:t>Enten</w:t>
      </w:r>
    </w:p>
    <w:p w14:paraId="14E86FD4" w14:textId="17B9CE42" w:rsidR="00BD604D" w:rsidRPr="00BD604D" w:rsidRDefault="002F37B2" w:rsidP="00BD604D">
      <w:pPr>
        <w:pStyle w:val="Listenabsatz"/>
        <w:numPr>
          <w:ilvl w:val="0"/>
          <w:numId w:val="1"/>
        </w:numPr>
        <w:snapToGrid w:val="0"/>
        <w:spacing w:after="240"/>
        <w:ind w:left="357" w:hanging="357"/>
        <w:contextualSpacing w:val="0"/>
      </w:pPr>
      <w:r w:rsidRPr="00BD604D">
        <w:rPr>
          <w:noProof/>
        </w:rPr>
        <w:drawing>
          <wp:anchor distT="0" distB="0" distL="114300" distR="114300" simplePos="0" relativeHeight="251678208" behindDoc="0" locked="0" layoutInCell="1" allowOverlap="1" wp14:anchorId="7AAD8AE0" wp14:editId="1D122DAA">
            <wp:simplePos x="0" y="0"/>
            <wp:positionH relativeFrom="column">
              <wp:posOffset>5728335</wp:posOffset>
            </wp:positionH>
            <wp:positionV relativeFrom="paragraph">
              <wp:posOffset>193040</wp:posOffset>
            </wp:positionV>
            <wp:extent cx="533156" cy="288000"/>
            <wp:effectExtent l="0" t="0" r="635" b="4445"/>
            <wp:wrapNone/>
            <wp:docPr id="11" name="Grafik 11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Clipart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156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 wp14:anchorId="6CD7E294" wp14:editId="300B4AEF">
            <wp:simplePos x="0" y="0"/>
            <wp:positionH relativeFrom="column">
              <wp:posOffset>4059555</wp:posOffset>
            </wp:positionH>
            <wp:positionV relativeFrom="paragraph">
              <wp:posOffset>19648</wp:posOffset>
            </wp:positionV>
            <wp:extent cx="503555" cy="251460"/>
            <wp:effectExtent l="0" t="0" r="4445" b="2540"/>
            <wp:wrapNone/>
            <wp:docPr id="1844924567" name="Grafik 1" descr="Brot Essen Fuß - Kostenlose Vektorgrafik auf Pixabay - Pixab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t Essen Fuß - Kostenlose Vektorgrafik auf Pixabay - Pixabay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604D" w:rsidRPr="00BD604D">
        <w:t xml:space="preserve">Was fressen Pferde? </w:t>
      </w:r>
      <w:r w:rsidR="00BD604D" w:rsidRPr="00BD604D">
        <w:br/>
      </w:r>
      <w:r>
        <w:rPr>
          <w:b/>
          <w:bCs/>
        </w:rPr>
        <w:t>C</w:t>
      </w:r>
      <w:r w:rsidR="00BD604D" w:rsidRPr="00BD604D">
        <w:rPr>
          <w:rFonts w:ascii="Segoe UI Symbol" w:hAnsi="Segoe UI Symbol"/>
        </w:rPr>
        <w:t xml:space="preserve">☐ </w:t>
      </w:r>
      <w:r w:rsidR="00BD604D" w:rsidRPr="00BD604D">
        <w:t xml:space="preserve">Heu und Gras   </w:t>
      </w:r>
      <w:r>
        <w:t xml:space="preserve"> </w:t>
      </w:r>
      <w:r w:rsidR="00BD604D" w:rsidRPr="00BD604D">
        <w:t xml:space="preserve">  </w:t>
      </w:r>
      <w:r>
        <w:rPr>
          <w:b/>
          <w:bCs/>
        </w:rPr>
        <w:t>H</w:t>
      </w:r>
      <w:r w:rsidR="00BD604D" w:rsidRPr="00BD604D">
        <w:rPr>
          <w:rFonts w:ascii="Segoe UI Symbol" w:hAnsi="Segoe UI Symbol"/>
        </w:rPr>
        <w:t xml:space="preserve">☐ </w:t>
      </w:r>
      <w:r w:rsidR="00BD604D" w:rsidRPr="00BD604D">
        <w:t xml:space="preserve">Obst   </w:t>
      </w:r>
      <w:r>
        <w:t xml:space="preserve"> </w:t>
      </w:r>
      <w:r w:rsidR="00BD604D" w:rsidRPr="00BD604D">
        <w:t xml:space="preserve">  </w:t>
      </w:r>
      <w:r>
        <w:rPr>
          <w:b/>
          <w:bCs/>
        </w:rPr>
        <w:t>L</w:t>
      </w:r>
      <w:r w:rsidR="00BD604D" w:rsidRPr="00BD604D">
        <w:rPr>
          <w:rFonts w:ascii="Segoe UI Symbol" w:hAnsi="Segoe UI Symbol"/>
        </w:rPr>
        <w:t xml:space="preserve">☐ </w:t>
      </w:r>
      <w:r w:rsidR="00BD604D" w:rsidRPr="00BD604D">
        <w:t xml:space="preserve">Karotten   </w:t>
      </w:r>
      <w:r>
        <w:t xml:space="preserve"> </w:t>
      </w:r>
      <w:r w:rsidR="00BD604D" w:rsidRPr="00BD604D">
        <w:t xml:space="preserve">  </w:t>
      </w:r>
      <w:r>
        <w:rPr>
          <w:b/>
          <w:bCs/>
        </w:rPr>
        <w:t>A</w:t>
      </w:r>
      <w:r w:rsidR="00BD604D" w:rsidRPr="00BD604D">
        <w:rPr>
          <w:rFonts w:ascii="Segoe UI Symbol" w:hAnsi="Segoe UI Symbol"/>
        </w:rPr>
        <w:t xml:space="preserve">☐ </w:t>
      </w:r>
      <w:r w:rsidR="00BD604D" w:rsidRPr="00BD604D">
        <w:t xml:space="preserve">altes Brot    </w:t>
      </w:r>
      <w:r>
        <w:t xml:space="preserve"> </w:t>
      </w:r>
      <w:r w:rsidR="00BD604D" w:rsidRPr="00BD604D">
        <w:t xml:space="preserve"> </w:t>
      </w:r>
      <w:r w:rsidRPr="002F37B2">
        <w:rPr>
          <w:b/>
          <w:bCs/>
        </w:rPr>
        <w:t>S</w:t>
      </w:r>
      <w:r w:rsidR="00BD604D" w:rsidRPr="00BD604D">
        <w:rPr>
          <w:rFonts w:ascii="Segoe UI Symbol" w:hAnsi="Segoe UI Symbol"/>
        </w:rPr>
        <w:t xml:space="preserve">☐ </w:t>
      </w:r>
      <w:r w:rsidR="00BD604D" w:rsidRPr="00BD604D">
        <w:t>Fleisch</w:t>
      </w:r>
    </w:p>
    <w:p w14:paraId="3416D143" w14:textId="6492F3AA" w:rsidR="00BD604D" w:rsidRPr="00BD604D" w:rsidRDefault="00BD604D" w:rsidP="00BD604D">
      <w:pPr>
        <w:pStyle w:val="Listenabsatz"/>
        <w:numPr>
          <w:ilvl w:val="0"/>
          <w:numId w:val="1"/>
        </w:numPr>
        <w:snapToGrid w:val="0"/>
        <w:spacing w:after="240"/>
        <w:ind w:left="357" w:hanging="357"/>
        <w:contextualSpacing w:val="0"/>
      </w:pPr>
      <w:r w:rsidRPr="00BD604D">
        <w:t>Wie schnell können Tiger rennen?</w:t>
      </w:r>
      <w:r w:rsidRPr="00BD604D">
        <w:br/>
      </w:r>
      <w:r w:rsidR="002F37B2">
        <w:rPr>
          <w:b/>
          <w:bCs/>
        </w:rPr>
        <w:t>D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bis 34 Stundenkilometer   </w:t>
      </w:r>
      <w:r w:rsidR="002F37B2">
        <w:t xml:space="preserve"> </w:t>
      </w:r>
      <w:r w:rsidRPr="00BD604D">
        <w:t xml:space="preserve">  </w:t>
      </w:r>
      <w:r w:rsidR="002F37B2">
        <w:rPr>
          <w:b/>
          <w:bCs/>
        </w:rPr>
        <w:t>F</w:t>
      </w:r>
      <w:r w:rsidRPr="00BD604D">
        <w:rPr>
          <w:rFonts w:ascii="Segoe UI Symbol" w:hAnsi="Segoe UI Symbol"/>
        </w:rPr>
        <w:t xml:space="preserve">☐ </w:t>
      </w:r>
      <w:r w:rsidRPr="00BD604D">
        <w:t>bis 50 km/</w:t>
      </w:r>
      <w:r w:rsidR="002F37B2">
        <w:t>Stunde</w:t>
      </w:r>
      <w:r w:rsidRPr="00BD604D">
        <w:t xml:space="preserve">   </w:t>
      </w:r>
      <w:r w:rsidR="002F37B2">
        <w:t xml:space="preserve"> </w:t>
      </w:r>
      <w:r w:rsidRPr="00BD604D">
        <w:t xml:space="preserve">  </w:t>
      </w:r>
      <w:r w:rsidR="002F37B2">
        <w:rPr>
          <w:b/>
          <w:bCs/>
        </w:rPr>
        <w:t>U</w:t>
      </w:r>
      <w:r w:rsidRPr="00BD604D">
        <w:rPr>
          <w:rFonts w:ascii="Segoe UI Symbol" w:hAnsi="Segoe UI Symbol"/>
        </w:rPr>
        <w:t xml:space="preserve">☐ </w:t>
      </w:r>
      <w:r w:rsidRPr="00BD604D">
        <w:t>bis 60 km/</w:t>
      </w:r>
      <w:r w:rsidR="002F37B2">
        <w:t>Stunde</w:t>
      </w:r>
    </w:p>
    <w:p w14:paraId="6A66C87C" w14:textId="71CE572C" w:rsidR="00BD604D" w:rsidRPr="00BD604D" w:rsidRDefault="00BD604D" w:rsidP="00BD604D">
      <w:pPr>
        <w:pStyle w:val="Listenabsatz"/>
        <w:numPr>
          <w:ilvl w:val="0"/>
          <w:numId w:val="1"/>
        </w:numPr>
        <w:snapToGrid w:val="0"/>
        <w:spacing w:after="240"/>
        <w:ind w:left="357" w:hanging="357"/>
        <w:contextualSpacing w:val="0"/>
      </w:pPr>
      <w:r w:rsidRPr="00BD604D">
        <w:rPr>
          <w:noProof/>
        </w:rPr>
        <w:drawing>
          <wp:anchor distT="0" distB="0" distL="114300" distR="114300" simplePos="0" relativeHeight="251681280" behindDoc="0" locked="0" layoutInCell="1" allowOverlap="1" wp14:anchorId="4D0197B7" wp14:editId="236E9A80">
            <wp:simplePos x="0" y="0"/>
            <wp:positionH relativeFrom="column">
              <wp:posOffset>6075017</wp:posOffset>
            </wp:positionH>
            <wp:positionV relativeFrom="paragraph">
              <wp:posOffset>124211</wp:posOffset>
            </wp:positionV>
            <wp:extent cx="536713" cy="536713"/>
            <wp:effectExtent l="0" t="0" r="0" b="0"/>
            <wp:wrapNone/>
            <wp:docPr id="12" name="Grafik 12" descr="Ein Bild, das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Clipart enthält.&#10;&#10;Automatisch generierte Beschreibu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6713" cy="536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D604D">
        <w:t>Was stimmt für Kaninchen?</w:t>
      </w:r>
      <w:r w:rsidRPr="00BD604D">
        <w:br/>
      </w:r>
      <w:r w:rsidR="002F37B2">
        <w:rPr>
          <w:b/>
          <w:bCs/>
        </w:rPr>
        <w:t>J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Sie fressen Karotten.   </w:t>
      </w:r>
      <w:r w:rsidR="002F37B2">
        <w:t xml:space="preserve"> </w:t>
      </w:r>
      <w:r w:rsidRPr="00BD604D">
        <w:t xml:space="preserve">  </w:t>
      </w:r>
      <w:r w:rsidR="002F37B2">
        <w:rPr>
          <w:b/>
          <w:bCs/>
        </w:rPr>
        <w:t>L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Ihr Fell ist grün.   </w:t>
      </w:r>
      <w:r w:rsidR="002F37B2">
        <w:t xml:space="preserve"> </w:t>
      </w:r>
      <w:r w:rsidRPr="00BD604D">
        <w:t xml:space="preserve"> </w:t>
      </w:r>
      <w:r w:rsidRPr="00BD604D">
        <w:rPr>
          <w:rFonts w:ascii="Segoe UI Symbol" w:hAnsi="Segoe UI Symbol"/>
        </w:rPr>
        <w:t xml:space="preserve"> </w:t>
      </w:r>
      <w:r w:rsidR="002F37B2">
        <w:rPr>
          <w:b/>
          <w:bCs/>
        </w:rPr>
        <w:t>U</w:t>
      </w:r>
      <w:r w:rsidRPr="00BD604D">
        <w:rPr>
          <w:rFonts w:ascii="Segoe UI Symbol" w:hAnsi="Segoe UI Symbol"/>
        </w:rPr>
        <w:t xml:space="preserve">☐ </w:t>
      </w:r>
      <w:r w:rsidRPr="00BD604D">
        <w:t>Sie können hoch hüpfen.</w:t>
      </w:r>
    </w:p>
    <w:p w14:paraId="04263263" w14:textId="6D3C7029" w:rsidR="00BD604D" w:rsidRPr="00BD604D" w:rsidRDefault="00BD604D" w:rsidP="00BD604D">
      <w:pPr>
        <w:pStyle w:val="Listenabsatz"/>
        <w:numPr>
          <w:ilvl w:val="0"/>
          <w:numId w:val="1"/>
        </w:numPr>
        <w:snapToGrid w:val="0"/>
        <w:spacing w:after="240"/>
        <w:ind w:left="357" w:hanging="357"/>
        <w:contextualSpacing w:val="0"/>
      </w:pPr>
      <w:r w:rsidRPr="00BD604D">
        <w:rPr>
          <w:noProof/>
        </w:rPr>
        <w:drawing>
          <wp:anchor distT="0" distB="0" distL="114300" distR="114300" simplePos="0" relativeHeight="251682304" behindDoc="0" locked="0" layoutInCell="1" allowOverlap="1" wp14:anchorId="3ED91876" wp14:editId="1AA0170E">
            <wp:simplePos x="0" y="0"/>
            <wp:positionH relativeFrom="column">
              <wp:posOffset>3645342</wp:posOffset>
            </wp:positionH>
            <wp:positionV relativeFrom="paragraph">
              <wp:posOffset>673100</wp:posOffset>
            </wp:positionV>
            <wp:extent cx="893969" cy="547950"/>
            <wp:effectExtent l="0" t="0" r="0" b="0"/>
            <wp:wrapNone/>
            <wp:docPr id="13" name="Grafik 13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 enthält.&#10;&#10;Automatisch generierte Beschreibung"/>
                    <pic:cNvPicPr/>
                  </pic:nvPicPr>
                  <pic:blipFill rotWithShape="1">
                    <a:blip r:embed="rId13"/>
                    <a:srcRect t="38670"/>
                    <a:stretch/>
                  </pic:blipFill>
                  <pic:spPr bwMode="auto">
                    <a:xfrm>
                      <a:off x="0" y="0"/>
                      <a:ext cx="893969" cy="547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D604D">
        <w:t>Welche Farbe hat eine Giraffe?</w:t>
      </w:r>
      <w:r w:rsidRPr="00BD604D">
        <w:br/>
      </w:r>
      <w:r w:rsidR="002F37B2">
        <w:t>Ihr</w:t>
      </w:r>
      <w:r w:rsidRPr="00BD604D">
        <w:t xml:space="preserve"> Fell ist    </w:t>
      </w:r>
      <w:r w:rsidR="002F37B2">
        <w:t xml:space="preserve">  </w:t>
      </w:r>
      <w:r w:rsidRPr="00BD604D">
        <w:t xml:space="preserve"> </w:t>
      </w:r>
      <w:r w:rsidR="002F37B2">
        <w:rPr>
          <w:b/>
          <w:bCs/>
        </w:rPr>
        <w:t>G</w:t>
      </w:r>
      <w:r w:rsidRPr="00BD604D">
        <w:rPr>
          <w:rFonts w:ascii="Segoe UI Symbol" w:hAnsi="Segoe UI Symbol"/>
        </w:rPr>
        <w:t>☐</w:t>
      </w:r>
      <w:r w:rsidRPr="00BD604D">
        <w:t xml:space="preserve"> schwarz und </w:t>
      </w:r>
      <w:r w:rsidR="002F37B2">
        <w:t>rot</w:t>
      </w:r>
      <w:r w:rsidRPr="00BD604D">
        <w:t xml:space="preserve">     </w:t>
      </w:r>
      <w:r w:rsidR="002F37B2">
        <w:t xml:space="preserve">  </w:t>
      </w:r>
      <w:r w:rsidR="002F37B2">
        <w:rPr>
          <w:b/>
          <w:bCs/>
        </w:rPr>
        <w:t>H</w:t>
      </w:r>
      <w:r w:rsidRPr="00BD604D">
        <w:rPr>
          <w:rFonts w:ascii="Segoe UI Symbol" w:hAnsi="Segoe UI Symbol"/>
        </w:rPr>
        <w:t>☐</w:t>
      </w:r>
      <w:r w:rsidRPr="00BD604D">
        <w:t xml:space="preserve"> </w:t>
      </w:r>
      <w:r w:rsidR="002F37B2">
        <w:t>hellbraun</w:t>
      </w:r>
      <w:r w:rsidRPr="00BD604D">
        <w:t xml:space="preserve"> und </w:t>
      </w:r>
      <w:r w:rsidR="002F37B2">
        <w:t>dunkel</w:t>
      </w:r>
      <w:r w:rsidRPr="00BD604D">
        <w:t>braun</w:t>
      </w:r>
    </w:p>
    <w:p w14:paraId="72FC1674" w14:textId="36CF22A7" w:rsidR="00B84B4A" w:rsidRDefault="00BD604D" w:rsidP="00BD604D">
      <w:pPr>
        <w:pStyle w:val="Listenabsatz"/>
        <w:numPr>
          <w:ilvl w:val="0"/>
          <w:numId w:val="1"/>
        </w:numPr>
        <w:snapToGrid w:val="0"/>
        <w:spacing w:after="240"/>
        <w:ind w:left="357" w:hanging="357"/>
        <w:contextualSpacing w:val="0"/>
      </w:pPr>
      <w:r w:rsidRPr="00BD604D">
        <w:t>Wer schmust und schläft gern?</w:t>
      </w:r>
      <w:r w:rsidRPr="00BD604D">
        <w:br/>
      </w:r>
      <w:r w:rsidR="002F37B2">
        <w:rPr>
          <w:b/>
          <w:bCs/>
        </w:rPr>
        <w:t>E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Katzen     </w:t>
      </w:r>
      <w:r w:rsidR="002F37B2">
        <w:rPr>
          <w:b/>
          <w:bCs/>
        </w:rPr>
        <w:t>Z</w:t>
      </w:r>
      <w:r w:rsidRPr="00BD604D">
        <w:rPr>
          <w:rFonts w:ascii="Segoe UI Symbol" w:hAnsi="Segoe UI Symbol"/>
        </w:rPr>
        <w:t xml:space="preserve">☐ </w:t>
      </w:r>
      <w:r w:rsidRPr="00BD604D">
        <w:t xml:space="preserve">Schweine     </w:t>
      </w:r>
      <w:r w:rsidR="002F37B2">
        <w:rPr>
          <w:b/>
          <w:bCs/>
        </w:rPr>
        <w:t>Q</w:t>
      </w:r>
      <w:r w:rsidRPr="00BD604D">
        <w:rPr>
          <w:rFonts w:ascii="Segoe UI Symbol" w:hAnsi="Segoe UI Symbol"/>
        </w:rPr>
        <w:t xml:space="preserve">☐ </w:t>
      </w:r>
      <w:r w:rsidRPr="00BD604D">
        <w:t>Schlangen</w:t>
      </w:r>
    </w:p>
    <w:p w14:paraId="30BBB27D" w14:textId="02031407" w:rsidR="00BD604D" w:rsidRPr="00B84B4A" w:rsidRDefault="00B84B4A" w:rsidP="00B84B4A">
      <w:pPr>
        <w:snapToGrid w:val="0"/>
        <w:spacing w:after="240"/>
        <w:rPr>
          <w:sz w:val="26"/>
          <w:szCs w:val="26"/>
        </w:rPr>
      </w:pPr>
      <w:r w:rsidRPr="00B84B4A">
        <w:rPr>
          <w:sz w:val="26"/>
          <w:szCs w:val="26"/>
        </w:rPr>
        <w:t>__ __ __    __ __ __ __    __ __ __ __    __ __ __ __ __ __ __ __ __ __ __     __ __ __ __ !</w:t>
      </w:r>
      <w:r w:rsidR="00BD604D" w:rsidRPr="00B84B4A">
        <w:rPr>
          <w:sz w:val="26"/>
          <w:szCs w:val="26"/>
        </w:rPr>
        <w:br w:type="page"/>
      </w:r>
    </w:p>
    <w:p w14:paraId="7BDE6ABA" w14:textId="623BF1E4" w:rsidR="00D61E8F" w:rsidRPr="00B84B4A" w:rsidRDefault="00793A3A" w:rsidP="0028505F">
      <w:pPr>
        <w:pStyle w:val="TitelArbeitsblatt"/>
        <w:rPr>
          <w:sz w:val="36"/>
          <w:szCs w:val="48"/>
        </w:rPr>
      </w:pPr>
      <w:proofErr w:type="spellStart"/>
      <w:r w:rsidRPr="00B84B4A">
        <w:rPr>
          <w:sz w:val="36"/>
          <w:szCs w:val="48"/>
        </w:rPr>
        <w:lastRenderedPageBreak/>
        <w:t>Tierquiz</w:t>
      </w:r>
      <w:proofErr w:type="spellEnd"/>
      <w:r w:rsidR="00BD604D" w:rsidRPr="00B84B4A">
        <w:rPr>
          <w:sz w:val="36"/>
          <w:szCs w:val="48"/>
        </w:rPr>
        <w:t xml:space="preserve"> - Lösung</w:t>
      </w:r>
    </w:p>
    <w:p w14:paraId="1A4B014B" w14:textId="2F0F20CE" w:rsidR="00722180" w:rsidRDefault="00722180" w:rsidP="002F37B2">
      <w:pPr>
        <w:pStyle w:val="Listenabsatz"/>
        <w:numPr>
          <w:ilvl w:val="0"/>
          <w:numId w:val="2"/>
        </w:numPr>
        <w:snapToGrid w:val="0"/>
        <w:spacing w:after="240"/>
        <w:ind w:left="357" w:hanging="357"/>
        <w:contextualSpacing w:val="0"/>
      </w:pPr>
      <w:r>
        <w:t>Welche Tiere können fliegen?</w:t>
      </w:r>
      <w:r>
        <w:br/>
      </w:r>
      <w:r w:rsidRPr="00BD604D">
        <w:rPr>
          <w:rFonts w:ascii="Segoe UI Symbol" w:hAnsi="Segoe UI Symbol"/>
        </w:rPr>
        <w:t xml:space="preserve">☐ </w:t>
      </w:r>
      <w:r w:rsidRPr="00BD604D">
        <w:rPr>
          <w:highlight w:val="green"/>
        </w:rPr>
        <w:t>Fliegen</w:t>
      </w:r>
      <w:r>
        <w:t xml:space="preserve">    </w:t>
      </w:r>
      <w:r w:rsidRPr="00BD604D">
        <w:rPr>
          <w:rFonts w:ascii="Segoe UI Symbol" w:hAnsi="Segoe UI Symbol"/>
        </w:rPr>
        <w:t xml:space="preserve">☐ </w:t>
      </w:r>
      <w:r>
        <w:t xml:space="preserve">Pinguine    </w:t>
      </w:r>
      <w:r w:rsidRPr="00BD604D">
        <w:rPr>
          <w:rFonts w:ascii="Segoe UI Symbol" w:hAnsi="Segoe UI Symbol"/>
        </w:rPr>
        <w:t xml:space="preserve">☐ </w:t>
      </w:r>
      <w:r w:rsidRPr="00BD604D">
        <w:rPr>
          <w:highlight w:val="green"/>
        </w:rPr>
        <w:t>Vögel</w:t>
      </w:r>
      <w:r>
        <w:t xml:space="preserve">    </w:t>
      </w:r>
      <w:r w:rsidRPr="00BD604D">
        <w:rPr>
          <w:rFonts w:ascii="Segoe UI Symbol" w:hAnsi="Segoe UI Symbol"/>
        </w:rPr>
        <w:t xml:space="preserve">☐ </w:t>
      </w:r>
      <w:r w:rsidRPr="00BD604D">
        <w:rPr>
          <w:highlight w:val="green"/>
        </w:rPr>
        <w:t>Enten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 xml:space="preserve">☐ </w:t>
      </w:r>
      <w:r w:rsidR="000B46D8">
        <w:t>Schweine</w:t>
      </w:r>
    </w:p>
    <w:p w14:paraId="4A7D5E5B" w14:textId="726A56CD" w:rsidR="00722180" w:rsidRDefault="00967D27" w:rsidP="002F37B2">
      <w:pPr>
        <w:pStyle w:val="Listenabsatz"/>
        <w:numPr>
          <w:ilvl w:val="0"/>
          <w:numId w:val="2"/>
        </w:numPr>
        <w:snapToGrid w:val="0"/>
        <w:spacing w:after="240"/>
        <w:ind w:left="357" w:hanging="357"/>
        <w:contextualSpacing w:val="0"/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4A227451" wp14:editId="4A1599FC">
            <wp:simplePos x="0" y="0"/>
            <wp:positionH relativeFrom="column">
              <wp:posOffset>4559273</wp:posOffset>
            </wp:positionH>
            <wp:positionV relativeFrom="paragraph">
              <wp:posOffset>5080</wp:posOffset>
            </wp:positionV>
            <wp:extent cx="722243" cy="722243"/>
            <wp:effectExtent l="0" t="0" r="1905" b="1905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2243" cy="7222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2180">
        <w:t>Welche Tiere sind Haustiere?</w:t>
      </w:r>
      <w:r w:rsidR="00722180">
        <w:br/>
      </w:r>
      <w:r w:rsidR="00722180" w:rsidRPr="00BD604D">
        <w:rPr>
          <w:rFonts w:ascii="Segoe UI Symbol" w:hAnsi="Segoe UI Symbol"/>
        </w:rPr>
        <w:t xml:space="preserve">☐ </w:t>
      </w:r>
      <w:r w:rsidR="00722180" w:rsidRPr="00BD604D">
        <w:rPr>
          <w:highlight w:val="green"/>
        </w:rPr>
        <w:t>Katzen</w:t>
      </w:r>
      <w:r w:rsidR="00722180">
        <w:t xml:space="preserve">    </w:t>
      </w:r>
      <w:r w:rsidR="00722180" w:rsidRPr="00BD604D">
        <w:rPr>
          <w:rFonts w:ascii="Segoe UI Symbol" w:hAnsi="Segoe UI Symbol"/>
        </w:rPr>
        <w:t>☐</w:t>
      </w:r>
      <w:r w:rsidR="00722180">
        <w:t xml:space="preserve"> Eisbären    </w:t>
      </w:r>
      <w:r w:rsidR="00722180" w:rsidRPr="00BD604D">
        <w:rPr>
          <w:rFonts w:ascii="Segoe UI Symbol" w:hAnsi="Segoe UI Symbol"/>
        </w:rPr>
        <w:t>☐</w:t>
      </w:r>
      <w:r w:rsidR="00722180">
        <w:t xml:space="preserve"> </w:t>
      </w:r>
      <w:r w:rsidR="00722180" w:rsidRPr="00BD604D">
        <w:rPr>
          <w:highlight w:val="green"/>
        </w:rPr>
        <w:t>Hunde</w:t>
      </w:r>
      <w:r w:rsidR="00722180">
        <w:t xml:space="preserve">    </w:t>
      </w:r>
      <w:r w:rsidR="00722180" w:rsidRPr="00BD604D">
        <w:rPr>
          <w:rFonts w:ascii="Segoe UI Symbol" w:hAnsi="Segoe UI Symbol"/>
        </w:rPr>
        <w:t>☐</w:t>
      </w:r>
      <w:r w:rsidR="00722180">
        <w:t xml:space="preserve"> </w:t>
      </w:r>
      <w:r w:rsidR="00722180" w:rsidRPr="00BD604D">
        <w:rPr>
          <w:highlight w:val="green"/>
        </w:rPr>
        <w:t>Meerschweinchen</w:t>
      </w:r>
      <w:r w:rsidR="00722180">
        <w:t xml:space="preserve"> </w:t>
      </w:r>
    </w:p>
    <w:p w14:paraId="762FA3C0" w14:textId="1798A5E8" w:rsidR="00793A3A" w:rsidRDefault="00793A3A" w:rsidP="002F37B2">
      <w:pPr>
        <w:pStyle w:val="Listenabsatz"/>
        <w:numPr>
          <w:ilvl w:val="0"/>
          <w:numId w:val="2"/>
        </w:numPr>
        <w:snapToGrid w:val="0"/>
        <w:spacing w:after="240"/>
        <w:ind w:left="357" w:hanging="357"/>
        <w:contextualSpacing w:val="0"/>
      </w:pPr>
      <w:r>
        <w:t>Wo leben Papageien?</w:t>
      </w:r>
      <w:r w:rsidR="00F15A39">
        <w:br/>
      </w:r>
      <w:r w:rsidR="000B46D8" w:rsidRPr="00BD604D">
        <w:rPr>
          <w:rFonts w:ascii="Segoe UI Symbol" w:hAnsi="Segoe UI Symbol"/>
        </w:rPr>
        <w:t>☐</w:t>
      </w:r>
      <w:r w:rsidR="000B46D8">
        <w:t xml:space="preserve"> </w:t>
      </w:r>
      <w:r w:rsidR="00A373A9" w:rsidRPr="00BD604D">
        <w:rPr>
          <w:highlight w:val="green"/>
        </w:rPr>
        <w:t xml:space="preserve">in </w:t>
      </w:r>
      <w:r w:rsidR="00F15A39" w:rsidRPr="00BD604D">
        <w:rPr>
          <w:highlight w:val="green"/>
        </w:rPr>
        <w:t>Australien</w:t>
      </w:r>
      <w:r w:rsidR="00722180">
        <w:t xml:space="preserve">    </w:t>
      </w:r>
      <w:r w:rsidR="00722180" w:rsidRPr="00BD604D">
        <w:rPr>
          <w:rFonts w:ascii="Segoe UI Symbol" w:hAnsi="Segoe UI Symbol"/>
        </w:rPr>
        <w:t>☐</w:t>
      </w:r>
      <w:r w:rsidR="00A373A9">
        <w:t xml:space="preserve"> in Europa</w:t>
      </w:r>
      <w:r w:rsidR="00722180">
        <w:t xml:space="preserve">    </w:t>
      </w:r>
      <w:r w:rsidR="00722180" w:rsidRPr="00BD604D">
        <w:rPr>
          <w:rFonts w:ascii="Segoe UI Symbol" w:hAnsi="Segoe UI Symbol"/>
        </w:rPr>
        <w:t>☐</w:t>
      </w:r>
      <w:r w:rsidR="00A373A9">
        <w:t xml:space="preserve"> </w:t>
      </w:r>
      <w:r w:rsidR="00A373A9" w:rsidRPr="00BD604D">
        <w:rPr>
          <w:highlight w:val="green"/>
        </w:rPr>
        <w:t>in</w:t>
      </w:r>
      <w:r w:rsidR="00F15A39" w:rsidRPr="00BD604D">
        <w:rPr>
          <w:highlight w:val="green"/>
        </w:rPr>
        <w:t xml:space="preserve"> Afrika</w:t>
      </w:r>
      <w:r w:rsidR="00722180">
        <w:t xml:space="preserve">    </w:t>
      </w:r>
      <w:r w:rsidR="00722180" w:rsidRPr="00BD604D">
        <w:rPr>
          <w:rFonts w:ascii="Segoe UI Symbol" w:hAnsi="Segoe UI Symbol"/>
        </w:rPr>
        <w:t>☐</w:t>
      </w:r>
      <w:r w:rsidR="00A373A9" w:rsidRPr="00BD604D">
        <w:rPr>
          <w:highlight w:val="green"/>
        </w:rPr>
        <w:t xml:space="preserve"> in</w:t>
      </w:r>
      <w:r w:rsidR="00F15A39" w:rsidRPr="00BD604D">
        <w:rPr>
          <w:highlight w:val="green"/>
        </w:rPr>
        <w:t xml:space="preserve"> Asien</w:t>
      </w:r>
      <w:r w:rsidR="00722180">
        <w:t xml:space="preserve">    </w:t>
      </w:r>
      <w:r w:rsidR="00722180" w:rsidRPr="00BD604D">
        <w:rPr>
          <w:rFonts w:ascii="Segoe UI Symbol" w:hAnsi="Segoe UI Symbol"/>
        </w:rPr>
        <w:t>☐</w:t>
      </w:r>
      <w:r w:rsidR="00A373A9">
        <w:t xml:space="preserve"> am Nordpol</w:t>
      </w:r>
      <w:r w:rsidR="00967D27">
        <w:t xml:space="preserve"> </w:t>
      </w:r>
    </w:p>
    <w:p w14:paraId="4408D4BC" w14:textId="25E2C396" w:rsidR="00793A3A" w:rsidRDefault="00793A3A" w:rsidP="002F37B2">
      <w:pPr>
        <w:pStyle w:val="Listenabsatz"/>
        <w:numPr>
          <w:ilvl w:val="0"/>
          <w:numId w:val="2"/>
        </w:numPr>
        <w:snapToGrid w:val="0"/>
        <w:spacing w:after="240"/>
        <w:ind w:left="357" w:hanging="357"/>
        <w:contextualSpacing w:val="0"/>
      </w:pPr>
      <w:r>
        <w:t>Wie viele Schlangenarten gibt es i</w:t>
      </w:r>
      <w:r w:rsidR="00F15A39">
        <w:t>m Tessin</w:t>
      </w:r>
      <w:r>
        <w:t>?</w:t>
      </w:r>
      <w:r w:rsidR="00967D27">
        <w:t xml:space="preserve">            </w:t>
      </w:r>
      <w:r w:rsidR="000B46D8" w:rsidRPr="00BD604D">
        <w:rPr>
          <w:rFonts w:ascii="Segoe UI Symbol" w:hAnsi="Segoe UI Symbol"/>
        </w:rPr>
        <w:t xml:space="preserve">☐ </w:t>
      </w:r>
      <w:r w:rsidR="00F15A39" w:rsidRPr="00BD604D">
        <w:rPr>
          <w:highlight w:val="green"/>
        </w:rPr>
        <w:t>7</w:t>
      </w:r>
      <w:r w:rsidR="000B46D8">
        <w:t xml:space="preserve">     </w:t>
      </w:r>
      <w:r w:rsidR="000B46D8" w:rsidRPr="00BD604D">
        <w:rPr>
          <w:rFonts w:ascii="Segoe UI Symbol" w:hAnsi="Segoe UI Symbol"/>
        </w:rPr>
        <w:t>☐</w:t>
      </w:r>
      <w:r w:rsidR="00A373A9">
        <w:t xml:space="preserve"> 9 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>☐</w:t>
      </w:r>
      <w:r w:rsidR="00A373A9">
        <w:t xml:space="preserve"> 12</w:t>
      </w:r>
    </w:p>
    <w:p w14:paraId="2A3D1FE2" w14:textId="551C4222" w:rsidR="00793A3A" w:rsidRDefault="002F37B2" w:rsidP="002F37B2">
      <w:pPr>
        <w:pStyle w:val="Listenabsatz"/>
        <w:numPr>
          <w:ilvl w:val="0"/>
          <w:numId w:val="2"/>
        </w:numPr>
        <w:snapToGrid w:val="0"/>
        <w:spacing w:after="240"/>
        <w:ind w:left="357" w:hanging="357"/>
        <w:contextualSpacing w:val="0"/>
      </w:pPr>
      <w:r>
        <w:rPr>
          <w:noProof/>
        </w:rPr>
        <w:drawing>
          <wp:anchor distT="0" distB="0" distL="114300" distR="114300" simplePos="0" relativeHeight="251686400" behindDoc="0" locked="0" layoutInCell="1" allowOverlap="1" wp14:anchorId="26C00C59" wp14:editId="0065BB72">
            <wp:simplePos x="0" y="0"/>
            <wp:positionH relativeFrom="column">
              <wp:posOffset>5011420</wp:posOffset>
            </wp:positionH>
            <wp:positionV relativeFrom="paragraph">
              <wp:posOffset>10795</wp:posOffset>
            </wp:positionV>
            <wp:extent cx="880976" cy="720000"/>
            <wp:effectExtent l="0" t="0" r="0" b="4445"/>
            <wp:wrapNone/>
            <wp:docPr id="216585627" name="Grafik 2" descr="Bauernhof Tiere, Bauernhof ClipArt, niedliche Tiere, Scheune, Obstbäume,  Huhn, persönliche &amp; kleine Unternehmen Nutzung. Transparenter Hintergrund -  Etsy Schwe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uernhof Tiere, Bauernhof ClipArt, niedliche Tiere, Scheune, Obstbäume,  Huhn, persönliche &amp; kleine Unternehmen Nutzung. Transparenter Hintergrund -  Etsy Schwei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76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fldChar w:fldCharType="begin"/>
      </w:r>
      <w:r>
        <w:instrText xml:space="preserve"> INCLUDEPICTURE "https://i.etsystatic.com/9112093/r/il/05af4d/1003605398/il_570xN.1003605398_9rja.jpg" \* MERGEFORMATINET </w:instrText>
      </w:r>
      <w:r>
        <w:fldChar w:fldCharType="separate"/>
      </w:r>
      <w:r>
        <w:fldChar w:fldCharType="end"/>
      </w:r>
      <w:r w:rsidR="00793A3A">
        <w:t>Welche Tier</w:t>
      </w:r>
      <w:r w:rsidR="00A373A9">
        <w:t>e</w:t>
      </w:r>
      <w:r w:rsidR="00793A3A">
        <w:t xml:space="preserve"> leb</w:t>
      </w:r>
      <w:r w:rsidR="00A373A9">
        <w:t xml:space="preserve">en </w:t>
      </w:r>
      <w:r w:rsidR="00A373A9" w:rsidRPr="00BD604D">
        <w:rPr>
          <w:u w:val="single"/>
        </w:rPr>
        <w:t>nicht</w:t>
      </w:r>
      <w:r w:rsidR="00793A3A">
        <w:t xml:space="preserve"> auf dem Bauernhof?</w:t>
      </w:r>
      <w:r w:rsidR="00E80653">
        <w:br/>
      </w:r>
      <w:r w:rsidR="000B46D8" w:rsidRPr="00BD604D">
        <w:rPr>
          <w:rFonts w:ascii="Segoe UI Symbol" w:hAnsi="Segoe UI Symbol"/>
        </w:rPr>
        <w:t xml:space="preserve">☐ </w:t>
      </w:r>
      <w:r w:rsidR="00E80653">
        <w:t>Pferde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>☐</w:t>
      </w:r>
      <w:r w:rsidR="00E80653">
        <w:t xml:space="preserve"> Kühe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>☐</w:t>
      </w:r>
      <w:r w:rsidR="00E80653">
        <w:t xml:space="preserve"> Schweine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>☐</w:t>
      </w:r>
      <w:r w:rsidR="00E80653">
        <w:t xml:space="preserve"> </w:t>
      </w:r>
      <w:r w:rsidR="000B46D8" w:rsidRPr="00BD604D">
        <w:rPr>
          <w:highlight w:val="green"/>
        </w:rPr>
        <w:t>Pandabären</w:t>
      </w:r>
      <w:r w:rsidR="00A373A9">
        <w:t xml:space="preserve"> 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 xml:space="preserve">☐ </w:t>
      </w:r>
      <w:r w:rsidR="00E80653">
        <w:t>Hühner</w:t>
      </w:r>
      <w:r w:rsidR="00A373A9">
        <w:t xml:space="preserve"> </w:t>
      </w:r>
    </w:p>
    <w:p w14:paraId="0102DE39" w14:textId="6DC26151" w:rsidR="00967D27" w:rsidRDefault="00967D27" w:rsidP="002F37B2">
      <w:pPr>
        <w:pStyle w:val="Listenabsatz"/>
        <w:numPr>
          <w:ilvl w:val="0"/>
          <w:numId w:val="2"/>
        </w:numPr>
        <w:snapToGrid w:val="0"/>
        <w:spacing w:after="240"/>
        <w:ind w:left="357" w:hanging="357"/>
        <w:contextualSpacing w:val="0"/>
      </w:pPr>
      <w:r>
        <w:t>Wie schwer sind Elefanten?</w:t>
      </w:r>
      <w:r>
        <w:br/>
      </w:r>
      <w:r w:rsidRPr="00BD604D">
        <w:rPr>
          <w:rFonts w:ascii="Segoe UI Symbol" w:hAnsi="Segoe UI Symbol"/>
        </w:rPr>
        <w:t xml:space="preserve">☐ </w:t>
      </w:r>
      <w:r>
        <w:t xml:space="preserve">ca. 600 kg    </w:t>
      </w:r>
      <w:r w:rsidRPr="00BD604D">
        <w:rPr>
          <w:rFonts w:ascii="Segoe UI Symbol" w:hAnsi="Segoe UI Symbol"/>
        </w:rPr>
        <w:t>☐</w:t>
      </w:r>
      <w:r>
        <w:t xml:space="preserve"> </w:t>
      </w:r>
      <w:r w:rsidRPr="00BD604D">
        <w:rPr>
          <w:highlight w:val="green"/>
        </w:rPr>
        <w:t>ca. 6‘000 kg</w:t>
      </w:r>
      <w:r>
        <w:t xml:space="preserve">    </w:t>
      </w:r>
      <w:r w:rsidRPr="00BD604D">
        <w:rPr>
          <w:rFonts w:ascii="Segoe UI Symbol" w:hAnsi="Segoe UI Symbol"/>
        </w:rPr>
        <w:t>☐</w:t>
      </w:r>
      <w:r>
        <w:t xml:space="preserve"> ca. 60‘000 kg</w:t>
      </w:r>
    </w:p>
    <w:p w14:paraId="4EE95369" w14:textId="5AEE6A77" w:rsidR="00793A3A" w:rsidRDefault="00B438C0" w:rsidP="002F37B2">
      <w:pPr>
        <w:pStyle w:val="Listenabsatz"/>
        <w:numPr>
          <w:ilvl w:val="0"/>
          <w:numId w:val="2"/>
        </w:numPr>
        <w:snapToGrid w:val="0"/>
        <w:spacing w:after="240"/>
        <w:ind w:left="357" w:hanging="357"/>
        <w:contextualSpacing w:val="0"/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5BB42494" wp14:editId="4DCE8BF6">
            <wp:simplePos x="0" y="0"/>
            <wp:positionH relativeFrom="column">
              <wp:posOffset>3582504</wp:posOffset>
            </wp:positionH>
            <wp:positionV relativeFrom="paragraph">
              <wp:posOffset>1270</wp:posOffset>
            </wp:positionV>
            <wp:extent cx="868017" cy="552220"/>
            <wp:effectExtent l="0" t="0" r="0" b="0"/>
            <wp:wrapNone/>
            <wp:docPr id="5" name="Grafik 5" descr="Ein Bild, das Diagramm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Diagramm enthält.&#10;&#10;Automatisch generierte Beschreibung"/>
                    <pic:cNvPicPr/>
                  </pic:nvPicPr>
                  <pic:blipFill rotWithShape="1">
                    <a:blip r:embed="rId9"/>
                    <a:srcRect l="4404" t="24219" r="10818" b="21835"/>
                    <a:stretch/>
                  </pic:blipFill>
                  <pic:spPr bwMode="auto">
                    <a:xfrm>
                      <a:off x="0" y="0"/>
                      <a:ext cx="868017" cy="552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3A3A">
        <w:t xml:space="preserve">Wie alt können </w:t>
      </w:r>
      <w:r w:rsidR="00E80653">
        <w:t>Riesen-</w:t>
      </w:r>
      <w:r w:rsidR="00793A3A">
        <w:t>Schildkröten werden?</w:t>
      </w:r>
      <w:r w:rsidR="00E80653">
        <w:br/>
      </w:r>
      <w:r w:rsidR="000B46D8" w:rsidRPr="00BD604D">
        <w:rPr>
          <w:rFonts w:ascii="Segoe UI Symbol" w:hAnsi="Segoe UI Symbol"/>
        </w:rPr>
        <w:t>☐</w:t>
      </w:r>
      <w:r w:rsidR="00A373A9">
        <w:t xml:space="preserve"> bis 100 Jahre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>☐</w:t>
      </w:r>
      <w:r w:rsidR="00A373A9">
        <w:t xml:space="preserve"> </w:t>
      </w:r>
      <w:r w:rsidR="00E80653" w:rsidRPr="00BD604D">
        <w:rPr>
          <w:highlight w:val="green"/>
        </w:rPr>
        <w:t>bis 200 Jahre</w:t>
      </w:r>
    </w:p>
    <w:p w14:paraId="4700D53A" w14:textId="6D089B27" w:rsidR="00722180" w:rsidRDefault="00722180" w:rsidP="002F37B2">
      <w:pPr>
        <w:pStyle w:val="Listenabsatz"/>
        <w:numPr>
          <w:ilvl w:val="0"/>
          <w:numId w:val="2"/>
        </w:numPr>
        <w:snapToGrid w:val="0"/>
        <w:spacing w:after="240"/>
        <w:ind w:left="357" w:hanging="357"/>
        <w:contextualSpacing w:val="0"/>
      </w:pPr>
      <w:r>
        <w:t>Welche Tiere leben im Wasser?</w:t>
      </w:r>
      <w:r>
        <w:br/>
      </w:r>
      <w:r w:rsidR="000B46D8" w:rsidRPr="00BD604D">
        <w:rPr>
          <w:rFonts w:ascii="Segoe UI Symbol" w:hAnsi="Segoe UI Symbol"/>
        </w:rPr>
        <w:t xml:space="preserve">☐ </w:t>
      </w:r>
      <w:r w:rsidRPr="00BD604D">
        <w:rPr>
          <w:highlight w:val="green"/>
        </w:rPr>
        <w:t xml:space="preserve">Fische 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 xml:space="preserve">☐ </w:t>
      </w:r>
      <w:r w:rsidRPr="00BD604D">
        <w:rPr>
          <w:highlight w:val="green"/>
        </w:rPr>
        <w:t>Krokodile</w:t>
      </w:r>
      <w:r>
        <w:t xml:space="preserve"> 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 xml:space="preserve">☐ </w:t>
      </w:r>
      <w:r>
        <w:t xml:space="preserve">Mäuse 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 xml:space="preserve">☐ </w:t>
      </w:r>
      <w:r w:rsidRPr="00BD604D">
        <w:rPr>
          <w:highlight w:val="green"/>
        </w:rPr>
        <w:t xml:space="preserve">Schildkröten 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 xml:space="preserve">☐ </w:t>
      </w:r>
      <w:r>
        <w:t xml:space="preserve">Hunde 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 xml:space="preserve">☐ </w:t>
      </w:r>
      <w:r w:rsidRPr="00BD604D">
        <w:rPr>
          <w:highlight w:val="green"/>
        </w:rPr>
        <w:t>Enten</w:t>
      </w:r>
    </w:p>
    <w:p w14:paraId="0F14AF51" w14:textId="0A472383" w:rsidR="00722180" w:rsidRDefault="002F37B2" w:rsidP="002F37B2">
      <w:pPr>
        <w:pStyle w:val="Listenabsatz"/>
        <w:numPr>
          <w:ilvl w:val="0"/>
          <w:numId w:val="2"/>
        </w:numPr>
        <w:snapToGrid w:val="0"/>
        <w:spacing w:after="240"/>
        <w:ind w:left="357" w:hanging="357"/>
        <w:contextualSpacing w:val="0"/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21500EBE" wp14:editId="1ABB9375">
            <wp:simplePos x="0" y="0"/>
            <wp:positionH relativeFrom="column">
              <wp:posOffset>5245735</wp:posOffset>
            </wp:positionH>
            <wp:positionV relativeFrom="paragraph">
              <wp:posOffset>234278</wp:posOffset>
            </wp:positionV>
            <wp:extent cx="532765" cy="287655"/>
            <wp:effectExtent l="0" t="0" r="635" b="4445"/>
            <wp:wrapNone/>
            <wp:docPr id="3" name="Grafik 3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Clipart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5376" behindDoc="0" locked="0" layoutInCell="1" allowOverlap="1" wp14:anchorId="0D86FAC1" wp14:editId="14D1F18C">
            <wp:simplePos x="0" y="0"/>
            <wp:positionH relativeFrom="column">
              <wp:posOffset>3658198</wp:posOffset>
            </wp:positionH>
            <wp:positionV relativeFrom="paragraph">
              <wp:posOffset>-635</wp:posOffset>
            </wp:positionV>
            <wp:extent cx="503555" cy="251460"/>
            <wp:effectExtent l="0" t="0" r="4445" b="2540"/>
            <wp:wrapNone/>
            <wp:docPr id="1135701743" name="Grafik 1" descr="Brot Essen Fuß - Kostenlose Vektorgrafik auf Pixabay - Pixab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t Essen Fuß - Kostenlose Vektorgrafik auf Pixabay - Pixabay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2180">
        <w:t xml:space="preserve">Was fressen Pferde? </w:t>
      </w:r>
      <w:r w:rsidR="00722180">
        <w:br/>
      </w:r>
      <w:r w:rsidR="000B46D8" w:rsidRPr="00BD604D">
        <w:rPr>
          <w:rFonts w:ascii="Segoe UI Symbol" w:hAnsi="Segoe UI Symbol"/>
        </w:rPr>
        <w:t xml:space="preserve">☐ </w:t>
      </w:r>
      <w:r w:rsidR="00722180" w:rsidRPr="00BD604D">
        <w:rPr>
          <w:highlight w:val="green"/>
        </w:rPr>
        <w:t>Heu und Gras</w:t>
      </w:r>
      <w:r w:rsidR="00722180">
        <w:t xml:space="preserve"> 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 xml:space="preserve">☐ </w:t>
      </w:r>
      <w:r w:rsidR="00722180" w:rsidRPr="00BD604D">
        <w:rPr>
          <w:highlight w:val="green"/>
        </w:rPr>
        <w:t>Obst</w:t>
      </w:r>
      <w:r w:rsidR="00722180">
        <w:t xml:space="preserve"> 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 xml:space="preserve">☐ </w:t>
      </w:r>
      <w:r w:rsidR="00722180" w:rsidRPr="00BD604D">
        <w:rPr>
          <w:highlight w:val="green"/>
        </w:rPr>
        <w:t>Karotten</w:t>
      </w:r>
      <w:r w:rsidR="00722180">
        <w:t xml:space="preserve"> 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 xml:space="preserve">☐ </w:t>
      </w:r>
      <w:r w:rsidR="00722180" w:rsidRPr="00BD604D">
        <w:rPr>
          <w:highlight w:val="green"/>
        </w:rPr>
        <w:t>altes Brot</w:t>
      </w:r>
      <w:r w:rsidR="00722180">
        <w:t xml:space="preserve"> </w:t>
      </w:r>
      <w:r w:rsidR="000B46D8">
        <w:t xml:space="preserve">    </w:t>
      </w:r>
      <w:r w:rsidR="000B46D8" w:rsidRPr="00BD604D">
        <w:rPr>
          <w:rFonts w:ascii="Segoe UI Symbol" w:hAnsi="Segoe UI Symbol"/>
        </w:rPr>
        <w:t xml:space="preserve">☐ </w:t>
      </w:r>
      <w:r w:rsidR="00722180">
        <w:t>Fleisch</w:t>
      </w:r>
    </w:p>
    <w:p w14:paraId="3EAFAF00" w14:textId="746057DE" w:rsidR="00793A3A" w:rsidRDefault="00793A3A" w:rsidP="002F37B2">
      <w:pPr>
        <w:pStyle w:val="Listenabsatz"/>
        <w:numPr>
          <w:ilvl w:val="0"/>
          <w:numId w:val="2"/>
        </w:numPr>
        <w:snapToGrid w:val="0"/>
        <w:spacing w:after="240"/>
        <w:ind w:left="357" w:hanging="357"/>
        <w:contextualSpacing w:val="0"/>
      </w:pPr>
      <w:r>
        <w:t xml:space="preserve">Wie schnell </w:t>
      </w:r>
      <w:r w:rsidR="00E80653">
        <w:t>können</w:t>
      </w:r>
      <w:r>
        <w:t xml:space="preserve"> Tiger</w:t>
      </w:r>
      <w:r w:rsidR="00E80653">
        <w:t xml:space="preserve"> rennen</w:t>
      </w:r>
      <w:r>
        <w:t>?</w:t>
      </w:r>
      <w:r w:rsidR="00E80653">
        <w:br/>
      </w:r>
      <w:r w:rsidR="000B46D8" w:rsidRPr="00BD604D">
        <w:rPr>
          <w:rFonts w:ascii="Segoe UI Symbol" w:hAnsi="Segoe UI Symbol"/>
        </w:rPr>
        <w:t xml:space="preserve">☐ </w:t>
      </w:r>
      <w:r w:rsidR="00E95B03">
        <w:t xml:space="preserve">bis 34 Stundenkilometer </w:t>
      </w:r>
      <w:r w:rsidR="00967D27">
        <w:t xml:space="preserve">    </w:t>
      </w:r>
      <w:r w:rsidR="00967D27" w:rsidRPr="00BD604D">
        <w:rPr>
          <w:rFonts w:ascii="Segoe UI Symbol" w:hAnsi="Segoe UI Symbol"/>
        </w:rPr>
        <w:t xml:space="preserve">☐ </w:t>
      </w:r>
      <w:r w:rsidR="00E95B03">
        <w:t xml:space="preserve">bis 50 </w:t>
      </w:r>
      <w:r w:rsidR="00967D27">
        <w:t>km/</w:t>
      </w:r>
      <w:r w:rsidR="002F37B2" w:rsidRPr="002F37B2">
        <w:t xml:space="preserve"> </w:t>
      </w:r>
      <w:r w:rsidR="002F37B2">
        <w:t>Stunde</w:t>
      </w:r>
      <w:r w:rsidR="00E95B03">
        <w:t xml:space="preserve"> </w:t>
      </w:r>
      <w:r w:rsidR="00967D27">
        <w:t xml:space="preserve">    </w:t>
      </w:r>
      <w:r w:rsidR="00967D27" w:rsidRPr="00BD604D">
        <w:rPr>
          <w:rFonts w:ascii="Segoe UI Symbol" w:hAnsi="Segoe UI Symbol"/>
        </w:rPr>
        <w:t xml:space="preserve">☐ </w:t>
      </w:r>
      <w:r w:rsidR="00E80653" w:rsidRPr="00BD604D">
        <w:rPr>
          <w:highlight w:val="green"/>
        </w:rPr>
        <w:t xml:space="preserve">bis 60 </w:t>
      </w:r>
      <w:r w:rsidR="00967D27">
        <w:t>km/</w:t>
      </w:r>
      <w:r w:rsidR="002F37B2" w:rsidRPr="002F37B2">
        <w:t xml:space="preserve"> </w:t>
      </w:r>
      <w:r w:rsidR="002F37B2">
        <w:t>Stunde</w:t>
      </w:r>
    </w:p>
    <w:p w14:paraId="398D9BEF" w14:textId="606C366B" w:rsidR="00793A3A" w:rsidRDefault="00B438C0" w:rsidP="002F37B2">
      <w:pPr>
        <w:pStyle w:val="Listenabsatz"/>
        <w:numPr>
          <w:ilvl w:val="0"/>
          <w:numId w:val="2"/>
        </w:numPr>
        <w:snapToGrid w:val="0"/>
        <w:spacing w:after="240"/>
        <w:ind w:left="357" w:hanging="357"/>
        <w:contextualSpacing w:val="0"/>
      </w:pPr>
      <w:r>
        <w:rPr>
          <w:noProof/>
        </w:rPr>
        <w:drawing>
          <wp:anchor distT="0" distB="0" distL="114300" distR="114300" simplePos="0" relativeHeight="251671040" behindDoc="0" locked="0" layoutInCell="1" allowOverlap="1" wp14:anchorId="60FF308A" wp14:editId="313F5E82">
            <wp:simplePos x="0" y="0"/>
            <wp:positionH relativeFrom="column">
              <wp:posOffset>5705861</wp:posOffset>
            </wp:positionH>
            <wp:positionV relativeFrom="paragraph">
              <wp:posOffset>78105</wp:posOffset>
            </wp:positionV>
            <wp:extent cx="702365" cy="702365"/>
            <wp:effectExtent l="0" t="0" r="0" b="0"/>
            <wp:wrapNone/>
            <wp:docPr id="6" name="Grafik 6" descr="Ein Bild, das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Clipart enthält.&#10;&#10;Automatisch generierte Beschreibu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2365" cy="702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3A3A">
        <w:t xml:space="preserve">Was </w:t>
      </w:r>
      <w:r w:rsidR="00C163EA">
        <w:t>stimmt für</w:t>
      </w:r>
      <w:r w:rsidR="00793A3A">
        <w:t xml:space="preserve"> Kaninchen?</w:t>
      </w:r>
      <w:r w:rsidR="00E80653">
        <w:br/>
      </w:r>
      <w:r w:rsidR="000B46D8" w:rsidRPr="00BD604D">
        <w:rPr>
          <w:rFonts w:ascii="Segoe UI Symbol" w:hAnsi="Segoe UI Symbol"/>
        </w:rPr>
        <w:t xml:space="preserve">☐ </w:t>
      </w:r>
      <w:r w:rsidR="00C163EA" w:rsidRPr="00BD604D">
        <w:rPr>
          <w:highlight w:val="green"/>
        </w:rPr>
        <w:t>Sie fressen Karotten</w:t>
      </w:r>
      <w:r w:rsidR="00E95B03" w:rsidRPr="00BD604D">
        <w:rPr>
          <w:highlight w:val="green"/>
        </w:rPr>
        <w:t>.</w:t>
      </w:r>
      <w:r w:rsidR="00C163EA">
        <w:t xml:space="preserve"> </w:t>
      </w:r>
      <w:r w:rsidR="00967D27">
        <w:t xml:space="preserve">    </w:t>
      </w:r>
      <w:r w:rsidR="00967D27" w:rsidRPr="00BD604D">
        <w:rPr>
          <w:rFonts w:ascii="Segoe UI Symbol" w:hAnsi="Segoe UI Symbol"/>
        </w:rPr>
        <w:t xml:space="preserve">☐ </w:t>
      </w:r>
      <w:r w:rsidR="00E95B03">
        <w:t>Ihr Fell ist grün.</w:t>
      </w:r>
      <w:r>
        <w:t xml:space="preserve">    </w:t>
      </w:r>
      <w:r w:rsidRPr="00BD604D">
        <w:rPr>
          <w:rFonts w:ascii="Segoe UI Symbol" w:hAnsi="Segoe UI Symbol"/>
        </w:rPr>
        <w:t xml:space="preserve"> ☐ </w:t>
      </w:r>
      <w:r w:rsidRPr="00BD604D">
        <w:rPr>
          <w:highlight w:val="green"/>
        </w:rPr>
        <w:t>Sie können hoch hüpfen.</w:t>
      </w:r>
    </w:p>
    <w:p w14:paraId="1BDFCD39" w14:textId="2ADB28C1" w:rsidR="00F15A39" w:rsidRDefault="002F37B2" w:rsidP="002F37B2">
      <w:pPr>
        <w:pStyle w:val="Listenabsatz"/>
        <w:numPr>
          <w:ilvl w:val="0"/>
          <w:numId w:val="2"/>
        </w:numPr>
        <w:snapToGrid w:val="0"/>
        <w:spacing w:after="240"/>
        <w:ind w:left="357" w:hanging="357"/>
        <w:contextualSpacing w:val="0"/>
      </w:pPr>
      <w:r>
        <w:rPr>
          <w:noProof/>
        </w:rPr>
        <w:drawing>
          <wp:anchor distT="0" distB="0" distL="114300" distR="114300" simplePos="0" relativeHeight="251675136" behindDoc="0" locked="0" layoutInCell="1" allowOverlap="1" wp14:anchorId="6F6F9FB7" wp14:editId="1BD3203C">
            <wp:simplePos x="0" y="0"/>
            <wp:positionH relativeFrom="column">
              <wp:posOffset>3300767</wp:posOffset>
            </wp:positionH>
            <wp:positionV relativeFrom="paragraph">
              <wp:posOffset>660400</wp:posOffset>
            </wp:positionV>
            <wp:extent cx="745490" cy="457200"/>
            <wp:effectExtent l="0" t="0" r="3810" b="0"/>
            <wp:wrapNone/>
            <wp:docPr id="7" name="Grafik 7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 enthält.&#10;&#10;Automatisch generierte Beschreibung"/>
                    <pic:cNvPicPr/>
                  </pic:nvPicPr>
                  <pic:blipFill rotWithShape="1">
                    <a:blip r:embed="rId13"/>
                    <a:srcRect t="38670"/>
                    <a:stretch/>
                  </pic:blipFill>
                  <pic:spPr bwMode="auto">
                    <a:xfrm>
                      <a:off x="0" y="0"/>
                      <a:ext cx="745490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5A39">
        <w:t>Welche Farbe hat ein</w:t>
      </w:r>
      <w:r w:rsidR="00C163EA">
        <w:t>e</w:t>
      </w:r>
      <w:r w:rsidR="00F15A39">
        <w:t xml:space="preserve"> </w:t>
      </w:r>
      <w:r w:rsidR="00C163EA">
        <w:t>Giraffe?</w:t>
      </w:r>
      <w:r w:rsidR="00C163EA">
        <w:br/>
      </w:r>
      <w:r>
        <w:t>Ihr</w:t>
      </w:r>
      <w:r w:rsidR="00A373A9">
        <w:t xml:space="preserve"> Fell ist </w:t>
      </w:r>
      <w:r w:rsidR="00967D27">
        <w:t xml:space="preserve">    </w:t>
      </w:r>
      <w:r w:rsidR="00967D27" w:rsidRPr="00BD604D">
        <w:rPr>
          <w:rFonts w:ascii="Segoe UI Symbol" w:hAnsi="Segoe UI Symbol"/>
        </w:rPr>
        <w:t>☐</w:t>
      </w:r>
      <w:r w:rsidR="00722180">
        <w:t xml:space="preserve"> schwarz und </w:t>
      </w:r>
      <w:r>
        <w:t>rot</w:t>
      </w:r>
      <w:r w:rsidR="00722180">
        <w:t xml:space="preserve"> </w:t>
      </w:r>
      <w:r w:rsidR="00967D27">
        <w:t xml:space="preserve">    </w:t>
      </w:r>
      <w:r w:rsidR="00967D27" w:rsidRPr="00BD604D">
        <w:rPr>
          <w:rFonts w:ascii="Segoe UI Symbol" w:hAnsi="Segoe UI Symbol"/>
        </w:rPr>
        <w:t>☐</w:t>
      </w:r>
      <w:r w:rsidR="00722180">
        <w:t xml:space="preserve"> </w:t>
      </w:r>
      <w:r>
        <w:rPr>
          <w:highlight w:val="green"/>
        </w:rPr>
        <w:t>hellbraun</w:t>
      </w:r>
      <w:r w:rsidR="00A373A9" w:rsidRPr="00BD604D">
        <w:rPr>
          <w:highlight w:val="green"/>
        </w:rPr>
        <w:t xml:space="preserve"> und </w:t>
      </w:r>
      <w:r>
        <w:rPr>
          <w:highlight w:val="green"/>
        </w:rPr>
        <w:t>dunkel</w:t>
      </w:r>
      <w:r w:rsidR="00A373A9" w:rsidRPr="00BD604D">
        <w:rPr>
          <w:highlight w:val="green"/>
        </w:rPr>
        <w:t>braun</w:t>
      </w:r>
    </w:p>
    <w:p w14:paraId="7E8D592C" w14:textId="2F88B6D7" w:rsidR="00F15A39" w:rsidRDefault="00F15A39" w:rsidP="002F37B2">
      <w:pPr>
        <w:pStyle w:val="Listenabsatz"/>
        <w:numPr>
          <w:ilvl w:val="0"/>
          <w:numId w:val="2"/>
        </w:numPr>
        <w:snapToGrid w:val="0"/>
        <w:spacing w:after="240"/>
        <w:ind w:left="357" w:hanging="357"/>
        <w:contextualSpacing w:val="0"/>
      </w:pPr>
      <w:r>
        <w:t xml:space="preserve">Wer schmust </w:t>
      </w:r>
      <w:r w:rsidR="00A373A9">
        <w:t xml:space="preserve">und schläft </w:t>
      </w:r>
      <w:r>
        <w:t>gern?</w:t>
      </w:r>
      <w:r w:rsidR="00A373A9">
        <w:br/>
      </w:r>
      <w:r w:rsidR="000B46D8" w:rsidRPr="00BD604D">
        <w:rPr>
          <w:rFonts w:ascii="Segoe UI Symbol" w:hAnsi="Segoe UI Symbol"/>
        </w:rPr>
        <w:t xml:space="preserve">☐ </w:t>
      </w:r>
      <w:r w:rsidR="00A373A9" w:rsidRPr="00BD604D">
        <w:rPr>
          <w:highlight w:val="green"/>
        </w:rPr>
        <w:t>Katzen</w:t>
      </w:r>
      <w:r w:rsidR="00B438C0">
        <w:t xml:space="preserve">     </w:t>
      </w:r>
      <w:r w:rsidR="00B438C0" w:rsidRPr="00BD604D">
        <w:rPr>
          <w:rFonts w:ascii="Segoe UI Symbol" w:hAnsi="Segoe UI Symbol"/>
        </w:rPr>
        <w:t xml:space="preserve">☐ </w:t>
      </w:r>
      <w:r w:rsidR="00B438C0">
        <w:t xml:space="preserve">Schweine     </w:t>
      </w:r>
      <w:r w:rsidR="00B438C0" w:rsidRPr="00BD604D">
        <w:rPr>
          <w:rFonts w:ascii="Segoe UI Symbol" w:hAnsi="Segoe UI Symbol"/>
        </w:rPr>
        <w:t xml:space="preserve">☐ </w:t>
      </w:r>
      <w:r w:rsidR="00B438C0">
        <w:t>Schlangen</w:t>
      </w:r>
    </w:p>
    <w:p w14:paraId="18D1F6A3" w14:textId="57C2979E" w:rsidR="00B84B4A" w:rsidRPr="00B84B4A" w:rsidRDefault="00B84B4A" w:rsidP="002F37B2">
      <w:pPr>
        <w:jc w:val="center"/>
        <w:rPr>
          <w:b/>
          <w:bCs/>
          <w:i/>
          <w:iCs/>
        </w:rPr>
      </w:pPr>
      <w:r w:rsidRPr="002F37B2">
        <w:rPr>
          <w:b/>
          <w:bCs/>
          <w:i/>
          <w:iCs/>
          <w:highlight w:val="green"/>
        </w:rPr>
        <w:t>Wir sind alle superschlau, juhe!</w:t>
      </w:r>
    </w:p>
    <w:sectPr w:rsidR="00B84B4A" w:rsidRPr="00B84B4A" w:rsidSect="00B84B4A">
      <w:headerReference w:type="default" r:id="rId14"/>
      <w:footerReference w:type="default" r:id="rId15"/>
      <w:pgSz w:w="11900" w:h="16840"/>
      <w:pgMar w:top="1151" w:right="1134" w:bottom="875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B0F83" w14:textId="77777777" w:rsidR="00AC1C65" w:rsidRDefault="00AC1C65" w:rsidP="0028505F">
      <w:r>
        <w:separator/>
      </w:r>
    </w:p>
  </w:endnote>
  <w:endnote w:type="continuationSeparator" w:id="0">
    <w:p w14:paraId="6DFA3BDF" w14:textId="77777777" w:rsidR="00AC1C65" w:rsidRDefault="00AC1C65" w:rsidP="0028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eludeFLF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4EB4C" w14:textId="5855BAF0" w:rsidR="0028505F" w:rsidRPr="00D84235" w:rsidRDefault="00D61E8F" w:rsidP="00BD604D">
    <w:pPr>
      <w:pStyle w:val="Fuzeile"/>
    </w:pPr>
    <w:proofErr w:type="spellStart"/>
    <w:r>
      <w:t>scuola</w:t>
    </w:r>
    <w:proofErr w:type="spellEnd"/>
    <w:r>
      <w:t xml:space="preserve"> </w:t>
    </w:r>
    <w:proofErr w:type="spellStart"/>
    <w:r>
      <w:t>media</w:t>
    </w:r>
    <w:proofErr w:type="spellEnd"/>
    <w:r>
      <w:t xml:space="preserve"> </w:t>
    </w:r>
    <w:proofErr w:type="spellStart"/>
    <w:r>
      <w:t>Bedigliora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E5B91" w14:textId="77777777" w:rsidR="00AC1C65" w:rsidRDefault="00AC1C65" w:rsidP="0028505F">
      <w:r>
        <w:separator/>
      </w:r>
    </w:p>
  </w:footnote>
  <w:footnote w:type="continuationSeparator" w:id="0">
    <w:p w14:paraId="745843E1" w14:textId="77777777" w:rsidR="00AC1C65" w:rsidRDefault="00AC1C65" w:rsidP="00285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73936" w14:textId="0D312152" w:rsidR="00D61E8F" w:rsidRPr="0028505F" w:rsidRDefault="00D61E8F" w:rsidP="0028505F">
    <w:pPr>
      <w:pStyle w:val="Kopfzeile"/>
      <w:rPr>
        <w:lang w:val="de-CH"/>
      </w:rPr>
    </w:pPr>
    <w:proofErr w:type="spellStart"/>
    <w:r w:rsidRPr="0028505F">
      <w:rPr>
        <w:lang w:val="de-CH"/>
      </w:rPr>
      <w:t>geni@l</w:t>
    </w:r>
    <w:proofErr w:type="spellEnd"/>
    <w:r w:rsidRPr="0028505F">
      <w:rPr>
        <w:lang w:val="de-CH"/>
      </w:rPr>
      <w:t xml:space="preserve"> klick </w:t>
    </w:r>
    <w:proofErr w:type="gramStart"/>
    <w:r w:rsidRPr="0028505F">
      <w:rPr>
        <w:lang w:val="de-CH"/>
      </w:rPr>
      <w:t>A1</w:t>
    </w:r>
    <w:proofErr w:type="gramEnd"/>
    <w:r w:rsidRPr="0028505F">
      <w:rPr>
        <w:lang w:val="de-CH"/>
      </w:rPr>
      <w:t xml:space="preserve"> Kapitel </w:t>
    </w:r>
    <w:r w:rsidR="00793A3A">
      <w:rPr>
        <w:lang w:val="de-C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266D1"/>
    <w:multiLevelType w:val="hybridMultilevel"/>
    <w:tmpl w:val="53EE63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FD2978"/>
    <w:multiLevelType w:val="hybridMultilevel"/>
    <w:tmpl w:val="53EE635A"/>
    <w:lvl w:ilvl="0" w:tplc="D7205DB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900856">
    <w:abstractNumId w:val="1"/>
  </w:num>
  <w:num w:numId="2" w16cid:durableId="520557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A3A"/>
    <w:rsid w:val="000B46D8"/>
    <w:rsid w:val="001416D8"/>
    <w:rsid w:val="001806B7"/>
    <w:rsid w:val="0028505F"/>
    <w:rsid w:val="002B15DA"/>
    <w:rsid w:val="002F37B2"/>
    <w:rsid w:val="0031266A"/>
    <w:rsid w:val="00436B90"/>
    <w:rsid w:val="00565507"/>
    <w:rsid w:val="006F4EC8"/>
    <w:rsid w:val="00722180"/>
    <w:rsid w:val="00793A3A"/>
    <w:rsid w:val="0091791E"/>
    <w:rsid w:val="00967D27"/>
    <w:rsid w:val="00973529"/>
    <w:rsid w:val="00A0189B"/>
    <w:rsid w:val="00A359FE"/>
    <w:rsid w:val="00A373A9"/>
    <w:rsid w:val="00AC1C65"/>
    <w:rsid w:val="00AD5CF3"/>
    <w:rsid w:val="00B438C0"/>
    <w:rsid w:val="00B84B4A"/>
    <w:rsid w:val="00BA34EC"/>
    <w:rsid w:val="00BD604D"/>
    <w:rsid w:val="00C163EA"/>
    <w:rsid w:val="00D61E8F"/>
    <w:rsid w:val="00D84235"/>
    <w:rsid w:val="00E24470"/>
    <w:rsid w:val="00E80653"/>
    <w:rsid w:val="00E95B03"/>
    <w:rsid w:val="00F15A39"/>
    <w:rsid w:val="00F36D0A"/>
    <w:rsid w:val="00F4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42DCA67"/>
  <w14:defaultImageDpi w14:val="300"/>
  <w15:docId w15:val="{BD6FC75B-1F3F-2A42-B23F-D4A62425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505F"/>
    <w:pPr>
      <w:spacing w:line="276" w:lineRule="auto"/>
    </w:pPr>
    <w:rPr>
      <w:rFonts w:asciiTheme="majorHAnsi" w:hAnsiTheme="majorHAnsi"/>
      <w:sz w:val="2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6ACC"/>
    <w:pPr>
      <w:keepNext/>
      <w:keepLines/>
      <w:spacing w:before="480"/>
      <w:outlineLvl w:val="0"/>
    </w:pPr>
    <w:rPr>
      <w:rFonts w:eastAsiaTheme="majorEastAsia" w:cstheme="majorBidi"/>
      <w:b/>
      <w:bCs/>
      <w:color w:val="345A8A" w:themeColor="accent1" w:themeShade="B5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andschrift">
    <w:name w:val="Handschrift"/>
    <w:basedOn w:val="Standard"/>
    <w:qFormat/>
    <w:rsid w:val="00E24470"/>
    <w:pPr>
      <w:spacing w:line="312" w:lineRule="auto"/>
    </w:pPr>
    <w:rPr>
      <w:rFonts w:ascii="PreludeFLF" w:hAnsi="PreludeFLF"/>
      <w:sz w:val="52"/>
      <w:szCs w:val="52"/>
    </w:rPr>
  </w:style>
  <w:style w:type="paragraph" w:customStyle="1" w:styleId="TitelArbeitsblatt">
    <w:name w:val="Titel Arbeitsblatt"/>
    <w:basedOn w:val="Titel"/>
    <w:next w:val="Handschrift"/>
    <w:qFormat/>
    <w:rsid w:val="0028505F"/>
    <w:rPr>
      <w:b/>
      <w:sz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E24470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244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fzeile">
    <w:name w:val="header"/>
    <w:basedOn w:val="Standard"/>
    <w:link w:val="KopfzeileZchn"/>
    <w:uiPriority w:val="99"/>
    <w:unhideWhenUsed/>
    <w:rsid w:val="0028505F"/>
    <w:pPr>
      <w:tabs>
        <w:tab w:val="center" w:pos="4536"/>
        <w:tab w:val="right" w:pos="9072"/>
      </w:tabs>
      <w:jc w:val="center"/>
    </w:pPr>
    <w:rPr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28505F"/>
    <w:rPr>
      <w:rFonts w:asciiTheme="majorHAnsi" w:hAnsiTheme="majorHAnsi"/>
      <w:sz w:val="22"/>
    </w:rPr>
  </w:style>
  <w:style w:type="paragraph" w:styleId="Fuzeile">
    <w:name w:val="footer"/>
    <w:basedOn w:val="Standard"/>
    <w:link w:val="FuzeileZchn"/>
    <w:uiPriority w:val="99"/>
    <w:unhideWhenUsed/>
    <w:rsid w:val="0028505F"/>
    <w:pPr>
      <w:tabs>
        <w:tab w:val="center" w:pos="4536"/>
        <w:tab w:val="right" w:pos="9072"/>
      </w:tabs>
      <w:jc w:val="center"/>
    </w:pPr>
    <w:rPr>
      <w:sz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28505F"/>
    <w:rPr>
      <w:rFonts w:asciiTheme="majorHAnsi" w:hAnsiTheme="majorHAnsi"/>
      <w:sz w:val="22"/>
    </w:rPr>
  </w:style>
  <w:style w:type="paragraph" w:styleId="Listenabsatz">
    <w:name w:val="List Paragraph"/>
    <w:basedOn w:val="Standard"/>
    <w:uiPriority w:val="34"/>
    <w:qFormat/>
    <w:rsid w:val="002B15DA"/>
    <w:pPr>
      <w:ind w:left="720"/>
      <w:contextualSpacing/>
    </w:pPr>
  </w:style>
  <w:style w:type="paragraph" w:customStyle="1" w:styleId="Schlerschreiben">
    <w:name w:val="Schüler schreiben"/>
    <w:basedOn w:val="Standard"/>
    <w:qFormat/>
    <w:rsid w:val="0028505F"/>
    <w:pPr>
      <w:spacing w:line="312" w:lineRule="auto"/>
    </w:pPr>
    <w:rPr>
      <w:i/>
      <w:sz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46AC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rtinainderst/Dropbox/pf_mi/Vorlagen/Vorlage%20genial%20klick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Vorlage genial klick.dotx</Template>
  <TotalTime>0</TotalTime>
  <Pages>2</Pages>
  <Words>376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Inderst Martina (DOCENTE)</cp:lastModifiedBy>
  <cp:revision>3</cp:revision>
  <cp:lastPrinted>2023-04-18T09:10:00Z</cp:lastPrinted>
  <dcterms:created xsi:type="dcterms:W3CDTF">2023-04-18T09:37:00Z</dcterms:created>
  <dcterms:modified xsi:type="dcterms:W3CDTF">2024-03-11T20:36:00Z</dcterms:modified>
</cp:coreProperties>
</file>